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7E3D5" w14:textId="77777777" w:rsidR="00E251D4" w:rsidRPr="009F6E2C" w:rsidRDefault="00E251D4" w:rsidP="009F6E2C">
      <w:pPr>
        <w:rPr>
          <w:rFonts w:ascii="Arial" w:hAnsi="Arial" w:cs="Arial"/>
        </w:rPr>
      </w:pPr>
      <w:bookmarkStart w:id="0" w:name="_Toc68578962"/>
      <w:bookmarkStart w:id="1" w:name="_Toc68579143"/>
      <w:bookmarkStart w:id="2" w:name="_Toc68580019"/>
      <w:bookmarkStart w:id="3" w:name="_Toc68656939"/>
      <w:bookmarkStart w:id="4" w:name="_Toc68673460"/>
      <w:bookmarkStart w:id="5" w:name="_Toc68676077"/>
      <w:bookmarkStart w:id="6" w:name="_Toc442353006"/>
      <w:bookmarkStart w:id="7" w:name="_Toc486233479"/>
    </w:p>
    <w:p w14:paraId="3B6C0647" w14:textId="44385049" w:rsidR="00061F94" w:rsidRPr="00DD5F62" w:rsidRDefault="00B73A0E" w:rsidP="00DD5F62">
      <w:pPr>
        <w:pStyle w:val="Nadpis1"/>
        <w:rPr>
          <w:rFonts w:ascii="Arial" w:hAnsi="Arial"/>
        </w:rPr>
      </w:pPr>
      <w:bookmarkStart w:id="8" w:name="_Toc24627876"/>
      <w:bookmarkStart w:id="9" w:name="_Toc37792360"/>
      <w:bookmarkStart w:id="10" w:name="_Toc38982944"/>
      <w:bookmarkStart w:id="11" w:name="_Toc237601142"/>
      <w:r w:rsidRPr="00186498">
        <w:rPr>
          <w:rFonts w:ascii="Arial" w:hAnsi="Arial"/>
          <w:sz w:val="36"/>
          <w:lang w:eastAsia="en-US"/>
        </w:rPr>
        <w:t xml:space="preserve">Príkaz ministra č. </w:t>
      </w:r>
      <w:r w:rsidR="00A80266">
        <w:rPr>
          <w:rFonts w:ascii="Arial" w:hAnsi="Arial"/>
          <w:sz w:val="36"/>
          <w:lang w:eastAsia="en-US"/>
        </w:rPr>
        <w:t>43</w:t>
      </w:r>
      <w:r w:rsidR="00855BEA" w:rsidRPr="00186498">
        <w:rPr>
          <w:rFonts w:ascii="Arial" w:hAnsi="Arial"/>
          <w:sz w:val="36"/>
          <w:lang w:eastAsia="en-US"/>
        </w:rPr>
        <w:t>/</w:t>
      </w:r>
      <w:r w:rsidR="00A23051" w:rsidRPr="00186498">
        <w:rPr>
          <w:rFonts w:ascii="Arial" w:hAnsi="Arial"/>
          <w:sz w:val="36"/>
          <w:lang w:eastAsia="en-US"/>
        </w:rPr>
        <w:t>202</w:t>
      </w:r>
      <w:r w:rsidR="00A23051">
        <w:rPr>
          <w:rFonts w:ascii="Arial" w:hAnsi="Arial"/>
          <w:sz w:val="36"/>
          <w:lang w:eastAsia="en-US"/>
        </w:rPr>
        <w:t>6</w:t>
      </w:r>
      <w:r w:rsidR="00FD0E09" w:rsidRPr="00186498">
        <w:rPr>
          <w:rFonts w:ascii="Arial" w:hAnsi="Arial"/>
          <w:sz w:val="36"/>
          <w:lang w:eastAsia="en-US"/>
        </w:rPr>
        <w:t>,</w:t>
      </w:r>
      <w:r w:rsidRPr="009F6E2C">
        <w:rPr>
          <w:rFonts w:ascii="Arial" w:hAnsi="Arial"/>
        </w:rPr>
        <w:br/>
      </w:r>
      <w:bookmarkEnd w:id="0"/>
      <w:bookmarkEnd w:id="1"/>
      <w:bookmarkEnd w:id="2"/>
      <w:bookmarkEnd w:id="3"/>
      <w:bookmarkEnd w:id="4"/>
      <w:bookmarkEnd w:id="5"/>
      <w:bookmarkEnd w:id="6"/>
      <w:r w:rsidRPr="009F6E2C">
        <w:rPr>
          <w:rFonts w:ascii="Arial" w:hAnsi="Arial"/>
        </w:rPr>
        <w:t xml:space="preserve">ktorým sa zriaďuje </w:t>
      </w:r>
      <w:bookmarkEnd w:id="7"/>
      <w:bookmarkEnd w:id="8"/>
      <w:bookmarkEnd w:id="9"/>
      <w:bookmarkEnd w:id="10"/>
      <w:r w:rsidR="00DD5F62" w:rsidRPr="00DD5F62">
        <w:rPr>
          <w:rFonts w:ascii="Arial" w:hAnsi="Arial"/>
        </w:rPr>
        <w:t>Komisia na vyhodnotenie žiadostí o</w:t>
      </w:r>
      <w:r w:rsidR="00DD5F62">
        <w:rPr>
          <w:rFonts w:ascii="Arial" w:hAnsi="Arial"/>
        </w:rPr>
        <w:t> poskytnutie dotácií</w:t>
      </w:r>
      <w:r w:rsidR="00DD5F62" w:rsidRPr="00DD5F62">
        <w:rPr>
          <w:rFonts w:ascii="Arial" w:hAnsi="Arial"/>
        </w:rPr>
        <w:t xml:space="preserve"> </w:t>
      </w:r>
      <w:r w:rsidR="00DD5F62" w:rsidRPr="00DD5F62">
        <w:rPr>
          <w:rFonts w:ascii="Arial" w:hAnsi="Arial"/>
          <w:color w:val="000000" w:themeColor="text1"/>
        </w:rPr>
        <w:t xml:space="preserve">na podporu aktivít v pôsobnosti </w:t>
      </w:r>
      <w:r w:rsidR="000C288E">
        <w:rPr>
          <w:rFonts w:ascii="Arial" w:hAnsi="Arial"/>
          <w:color w:val="000000" w:themeColor="text1"/>
        </w:rPr>
        <w:t>organizačného útvaru</w:t>
      </w:r>
      <w:r w:rsidR="00DD5F62" w:rsidRPr="00DD5F62">
        <w:rPr>
          <w:rFonts w:ascii="Arial" w:hAnsi="Arial"/>
          <w:color w:val="000000" w:themeColor="text1"/>
        </w:rPr>
        <w:t>, v</w:t>
      </w:r>
      <w:r w:rsidR="000C288E">
        <w:rPr>
          <w:rFonts w:ascii="Arial" w:hAnsi="Arial"/>
          <w:color w:val="000000" w:themeColor="text1"/>
        </w:rPr>
        <w:t> </w:t>
      </w:r>
      <w:r w:rsidR="00DD5F62" w:rsidRPr="00DD5F62">
        <w:rPr>
          <w:rFonts w:ascii="Arial" w:hAnsi="Arial"/>
          <w:color w:val="000000" w:themeColor="text1"/>
        </w:rPr>
        <w:t>ktor</w:t>
      </w:r>
      <w:r w:rsidR="000C288E">
        <w:rPr>
          <w:rFonts w:ascii="Arial" w:hAnsi="Arial"/>
          <w:color w:val="000000" w:themeColor="text1"/>
        </w:rPr>
        <w:t>ého pôsobnosti</w:t>
      </w:r>
      <w:r w:rsidR="00DD5F62" w:rsidRPr="00DD5F62">
        <w:rPr>
          <w:rFonts w:ascii="Arial" w:hAnsi="Arial"/>
          <w:color w:val="000000" w:themeColor="text1"/>
        </w:rPr>
        <w:t xml:space="preserve"> </w:t>
      </w:r>
      <w:r w:rsidR="00F22A3A">
        <w:rPr>
          <w:rFonts w:ascii="Arial" w:hAnsi="Arial"/>
          <w:color w:val="000000" w:themeColor="text1"/>
        </w:rPr>
        <w:t>je podpora regionálneho školstva</w:t>
      </w:r>
      <w:bookmarkEnd w:id="11"/>
    </w:p>
    <w:p w14:paraId="3A39A0C5" w14:textId="29BD2BD3" w:rsidR="00FB588B" w:rsidRPr="009F6E2C" w:rsidRDefault="001719A1" w:rsidP="009F6E2C">
      <w:pPr>
        <w:rPr>
          <w:rFonts w:ascii="Arial" w:hAnsi="Arial" w:cs="Arial"/>
          <w:sz w:val="20"/>
          <w:szCs w:val="20"/>
        </w:rPr>
      </w:pPr>
      <w:r w:rsidRPr="009F6E2C">
        <w:rPr>
          <w:rFonts w:ascii="Arial" w:hAnsi="Arial" w:cs="Arial"/>
          <w:sz w:val="20"/>
          <w:szCs w:val="20"/>
        </w:rPr>
        <w:t xml:space="preserve">Gestorský útvar: </w:t>
      </w:r>
      <w:r w:rsidR="00B73A0E" w:rsidRPr="009F6E2C">
        <w:rPr>
          <w:rFonts w:ascii="Arial" w:hAnsi="Arial" w:cs="Arial"/>
          <w:sz w:val="20"/>
          <w:szCs w:val="20"/>
        </w:rPr>
        <w:t xml:space="preserve">sekcia </w:t>
      </w:r>
      <w:r w:rsidR="00D8737F">
        <w:rPr>
          <w:rFonts w:ascii="Arial" w:hAnsi="Arial" w:cs="Arial"/>
          <w:sz w:val="20"/>
          <w:szCs w:val="20"/>
        </w:rPr>
        <w:t>podpory regionálneho ško</w:t>
      </w:r>
      <w:r w:rsidR="0060606A">
        <w:rPr>
          <w:rFonts w:ascii="Arial" w:hAnsi="Arial" w:cs="Arial"/>
          <w:sz w:val="20"/>
          <w:szCs w:val="20"/>
        </w:rPr>
        <w:t>l</w:t>
      </w:r>
      <w:r w:rsidR="00D8737F">
        <w:rPr>
          <w:rFonts w:ascii="Arial" w:hAnsi="Arial" w:cs="Arial"/>
          <w:sz w:val="20"/>
          <w:szCs w:val="20"/>
        </w:rPr>
        <w:t>stva</w:t>
      </w:r>
    </w:p>
    <w:p w14:paraId="4FD96A46" w14:textId="60EB1557" w:rsidR="00A65629" w:rsidRPr="009F6E2C" w:rsidRDefault="001870A2" w:rsidP="00A96F37">
      <w:pPr>
        <w:tabs>
          <w:tab w:val="left" w:pos="652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tel.: 02/593 74 </w:t>
      </w:r>
      <w:r w:rsidR="0060606A">
        <w:rPr>
          <w:rFonts w:ascii="Arial" w:hAnsi="Arial" w:cs="Arial"/>
          <w:sz w:val="20"/>
          <w:szCs w:val="20"/>
        </w:rPr>
        <w:t>189</w:t>
      </w:r>
      <w:r w:rsidR="0060606A">
        <w:rPr>
          <w:rFonts w:ascii="Arial" w:hAnsi="Arial" w:cs="Arial"/>
          <w:sz w:val="20"/>
          <w:szCs w:val="20"/>
        </w:rPr>
        <w:tab/>
      </w:r>
      <w:r w:rsidR="00FC78B8" w:rsidRPr="00F018F2">
        <w:rPr>
          <w:rFonts w:ascii="Arial" w:hAnsi="Arial" w:cs="Arial"/>
          <w:sz w:val="20"/>
          <w:szCs w:val="20"/>
        </w:rPr>
        <w:t>ev.</w:t>
      </w:r>
      <w:r w:rsidR="00B666E8">
        <w:rPr>
          <w:rFonts w:ascii="Arial" w:hAnsi="Arial" w:cs="Arial"/>
          <w:sz w:val="20"/>
          <w:szCs w:val="20"/>
        </w:rPr>
        <w:t> </w:t>
      </w:r>
      <w:r w:rsidR="00FC78B8" w:rsidRPr="00F018F2">
        <w:rPr>
          <w:rFonts w:ascii="Arial" w:hAnsi="Arial" w:cs="Arial"/>
          <w:sz w:val="20"/>
          <w:szCs w:val="20"/>
        </w:rPr>
        <w:t>č.:</w:t>
      </w:r>
      <w:r w:rsidR="0060606A">
        <w:rPr>
          <w:rFonts w:ascii="Arial" w:hAnsi="Arial" w:cs="Arial"/>
          <w:sz w:val="20"/>
          <w:szCs w:val="20"/>
        </w:rPr>
        <w:t xml:space="preserve"> </w:t>
      </w:r>
      <w:r w:rsidR="00442007">
        <w:rPr>
          <w:rFonts w:ascii="Arial" w:hAnsi="Arial" w:cs="Arial"/>
          <w:sz w:val="20"/>
          <w:szCs w:val="20"/>
        </w:rPr>
        <w:t>2026/</w:t>
      </w:r>
      <w:r w:rsidR="00A96F37">
        <w:rPr>
          <w:rFonts w:ascii="Arial" w:hAnsi="Arial" w:cs="Arial"/>
          <w:sz w:val="20"/>
          <w:szCs w:val="20"/>
        </w:rPr>
        <w:t>16592</w:t>
      </w:r>
      <w:r w:rsidR="00B666E8">
        <w:rPr>
          <w:rFonts w:ascii="Arial" w:hAnsi="Arial" w:cs="Arial"/>
          <w:sz w:val="20"/>
          <w:szCs w:val="20"/>
        </w:rPr>
        <w:t>:</w:t>
      </w:r>
      <w:r w:rsidR="008E1525">
        <w:rPr>
          <w:rFonts w:ascii="Arial" w:hAnsi="Arial" w:cs="Arial"/>
          <w:sz w:val="20"/>
          <w:szCs w:val="20"/>
        </w:rPr>
        <w:t>2</w:t>
      </w:r>
      <w:r w:rsidR="00B666E8">
        <w:rPr>
          <w:rFonts w:ascii="Arial" w:hAnsi="Arial" w:cs="Arial"/>
          <w:sz w:val="20"/>
          <w:szCs w:val="20"/>
        </w:rPr>
        <w:t>-A3520</w:t>
      </w:r>
    </w:p>
    <w:p w14:paraId="37B0B85D" w14:textId="5679A46C" w:rsidR="00FB588B" w:rsidRPr="009F6E2C" w:rsidRDefault="00FB588B" w:rsidP="009F6E2C">
      <w:pPr>
        <w:rPr>
          <w:rFonts w:ascii="Arial" w:hAnsi="Arial" w:cs="Arial"/>
        </w:rPr>
      </w:pPr>
    </w:p>
    <w:p w14:paraId="66FAEC8C" w14:textId="420A803F" w:rsidR="001906C7" w:rsidRPr="009F6E2C" w:rsidRDefault="00D655F7" w:rsidP="009F6E2C">
      <w:pPr>
        <w:rPr>
          <w:rFonts w:ascii="Arial" w:hAnsi="Arial" w:cs="Arial"/>
        </w:rPr>
      </w:pPr>
      <w:r w:rsidRPr="009F6E2C">
        <w:rPr>
          <w:rFonts w:ascii="Arial" w:hAnsi="Arial" w:cs="Arial"/>
        </w:rPr>
        <w:t>Minister</w:t>
      </w:r>
      <w:r w:rsidR="009B254E" w:rsidRPr="009F6E2C">
        <w:rPr>
          <w:rFonts w:ascii="Arial" w:hAnsi="Arial" w:cs="Arial"/>
        </w:rPr>
        <w:t xml:space="preserve"> školstva, výskumu</w:t>
      </w:r>
      <w:r w:rsidR="00BC0080">
        <w:rPr>
          <w:rFonts w:ascii="Arial" w:hAnsi="Arial" w:cs="Arial"/>
        </w:rPr>
        <w:t>, vývoja a mládeže</w:t>
      </w:r>
      <w:r w:rsidR="009B254E" w:rsidRPr="009F6E2C">
        <w:rPr>
          <w:rFonts w:ascii="Arial" w:hAnsi="Arial" w:cs="Arial"/>
        </w:rPr>
        <w:t xml:space="preserve"> podľa </w:t>
      </w:r>
      <w:r w:rsidR="00D05470" w:rsidRPr="009F6E2C">
        <w:rPr>
          <w:rFonts w:ascii="Arial" w:hAnsi="Arial" w:cs="Arial"/>
        </w:rPr>
        <w:t>čl</w:t>
      </w:r>
      <w:r w:rsidR="00FC6FEF">
        <w:rPr>
          <w:rFonts w:ascii="Arial" w:hAnsi="Arial" w:cs="Arial"/>
        </w:rPr>
        <w:t>.</w:t>
      </w:r>
      <w:r w:rsidR="00D05470" w:rsidRPr="009F6E2C">
        <w:rPr>
          <w:rFonts w:ascii="Arial" w:hAnsi="Arial" w:cs="Arial"/>
        </w:rPr>
        <w:t xml:space="preserve"> 1</w:t>
      </w:r>
      <w:r w:rsidR="00D05470">
        <w:rPr>
          <w:rFonts w:ascii="Arial" w:hAnsi="Arial" w:cs="Arial"/>
        </w:rPr>
        <w:t>2</w:t>
      </w:r>
      <w:r w:rsidR="00D05470" w:rsidRPr="009F6E2C">
        <w:rPr>
          <w:rFonts w:ascii="Arial" w:hAnsi="Arial" w:cs="Arial"/>
        </w:rPr>
        <w:t xml:space="preserve"> ods. 2 písm. </w:t>
      </w:r>
      <w:r w:rsidR="00D05470">
        <w:rPr>
          <w:rFonts w:ascii="Arial" w:hAnsi="Arial" w:cs="Arial"/>
        </w:rPr>
        <w:t>b</w:t>
      </w:r>
      <w:r w:rsidR="00D05470" w:rsidRPr="009F6E2C">
        <w:rPr>
          <w:rFonts w:ascii="Arial" w:hAnsi="Arial" w:cs="Arial"/>
        </w:rPr>
        <w:t xml:space="preserve">) </w:t>
      </w:r>
      <w:r w:rsidR="00D05470">
        <w:rPr>
          <w:rFonts w:ascii="Arial" w:hAnsi="Arial" w:cs="Arial"/>
        </w:rPr>
        <w:t xml:space="preserve">piateho </w:t>
      </w:r>
      <w:r w:rsidR="00D05470" w:rsidRPr="009F6E2C">
        <w:rPr>
          <w:rFonts w:ascii="Arial" w:hAnsi="Arial" w:cs="Arial"/>
        </w:rPr>
        <w:t>bodu a písm. f) druhého bodu Organizačného poriadku Ministerstva školstva, výskumu</w:t>
      </w:r>
      <w:r w:rsidR="00D05470">
        <w:rPr>
          <w:rFonts w:ascii="Arial" w:hAnsi="Arial" w:cs="Arial"/>
        </w:rPr>
        <w:t>, vývoja</w:t>
      </w:r>
      <w:r w:rsidR="00D05470" w:rsidRPr="009F6E2C">
        <w:rPr>
          <w:rFonts w:ascii="Arial" w:hAnsi="Arial" w:cs="Arial"/>
        </w:rPr>
        <w:t xml:space="preserve"> a </w:t>
      </w:r>
      <w:r w:rsidR="00D05470">
        <w:rPr>
          <w:rFonts w:ascii="Arial" w:hAnsi="Arial" w:cs="Arial"/>
        </w:rPr>
        <w:t>mládeže</w:t>
      </w:r>
      <w:r w:rsidR="00D05470" w:rsidRPr="009F6E2C">
        <w:rPr>
          <w:rFonts w:ascii="Arial" w:hAnsi="Arial" w:cs="Arial"/>
        </w:rPr>
        <w:t xml:space="preserve"> Slovenskej republiky </w:t>
      </w:r>
      <w:r w:rsidR="006A28B8">
        <w:rPr>
          <w:rFonts w:ascii="Arial" w:hAnsi="Arial" w:cs="Arial"/>
        </w:rPr>
        <w:t>a podľa</w:t>
      </w:r>
      <w:r w:rsidR="00D05470">
        <w:rPr>
          <w:rFonts w:ascii="Arial" w:hAnsi="Arial" w:cs="Arial"/>
        </w:rPr>
        <w:t xml:space="preserve"> </w:t>
      </w:r>
      <w:r w:rsidR="009B254E" w:rsidRPr="009F6E2C">
        <w:rPr>
          <w:rFonts w:ascii="Arial" w:hAnsi="Arial" w:cs="Arial"/>
        </w:rPr>
        <w:t xml:space="preserve">§ </w:t>
      </w:r>
      <w:r w:rsidR="00BE7363">
        <w:rPr>
          <w:rFonts w:ascii="Arial" w:hAnsi="Arial" w:cs="Arial"/>
        </w:rPr>
        <w:t>30</w:t>
      </w:r>
      <w:r w:rsidR="00BE7363" w:rsidRPr="009F6E2C">
        <w:rPr>
          <w:rFonts w:ascii="Arial" w:hAnsi="Arial" w:cs="Arial"/>
        </w:rPr>
        <w:t xml:space="preserve"> </w:t>
      </w:r>
      <w:r w:rsidR="009B254E" w:rsidRPr="009F6E2C">
        <w:rPr>
          <w:rFonts w:ascii="Arial" w:hAnsi="Arial" w:cs="Arial"/>
        </w:rPr>
        <w:t xml:space="preserve">zákona č. </w:t>
      </w:r>
      <w:r w:rsidR="007915FE">
        <w:rPr>
          <w:rFonts w:ascii="Arial" w:hAnsi="Arial" w:cs="Arial"/>
        </w:rPr>
        <w:t>322/2025</w:t>
      </w:r>
      <w:r w:rsidR="009B254E" w:rsidRPr="009F6E2C">
        <w:rPr>
          <w:rFonts w:ascii="Arial" w:hAnsi="Arial" w:cs="Arial"/>
        </w:rPr>
        <w:t xml:space="preserve"> Z. z. o financovaní  škôl a školských zariadení </w:t>
      </w:r>
      <w:r w:rsidR="006A28B8">
        <w:rPr>
          <w:rFonts w:ascii="Arial" w:hAnsi="Arial" w:cs="Arial"/>
        </w:rPr>
        <w:t xml:space="preserve">a </w:t>
      </w:r>
      <w:r w:rsidR="006A28B8">
        <w:rPr>
          <w:rFonts w:ascii="Arial" w:hAnsi="Arial" w:cs="Arial"/>
          <w:color w:val="000000" w:themeColor="text1"/>
        </w:rPr>
        <w:t>§ 63a zákona č. 138/2019 Z. z. o pedagogických zamestnancoch a odborných zamestnancoch a o zmene a doplnení niektorých zákonov v znení neskorších predpisov</w:t>
      </w:r>
      <w:r w:rsidR="006A28B8" w:rsidRPr="009F6E2C">
        <w:rPr>
          <w:rFonts w:ascii="Arial" w:hAnsi="Arial" w:cs="Arial"/>
        </w:rPr>
        <w:t xml:space="preserve"> </w:t>
      </w:r>
      <w:r w:rsidR="009B254E" w:rsidRPr="009F6E2C">
        <w:rPr>
          <w:rFonts w:ascii="Arial" w:hAnsi="Arial" w:cs="Arial"/>
        </w:rPr>
        <w:t>vydáva tento príkaz:</w:t>
      </w:r>
    </w:p>
    <w:p w14:paraId="435194AB" w14:textId="061079FC" w:rsidR="001906C7" w:rsidRPr="009F6E2C" w:rsidRDefault="009F6E2C" w:rsidP="00186498">
      <w:pPr>
        <w:pStyle w:val="Nadpis3"/>
        <w:tabs>
          <w:tab w:val="num" w:pos="833"/>
          <w:tab w:val="right" w:pos="8820"/>
        </w:tabs>
        <w:spacing w:after="0"/>
        <w:ind w:firstLine="113"/>
        <w:rPr>
          <w:rFonts w:ascii="Arial" w:hAnsi="Arial"/>
        </w:rPr>
      </w:pPr>
      <w:bookmarkStart w:id="12" w:name="_Toc38982945"/>
      <w:bookmarkStart w:id="13" w:name="_Toc237601143"/>
      <w:bookmarkStart w:id="14" w:name="_Toc519765645"/>
      <w:bookmarkStart w:id="15" w:name="_Toc24627877"/>
      <w:r w:rsidRPr="00186498">
        <w:rPr>
          <w:rFonts w:ascii="Arial" w:hAnsi="Arial"/>
        </w:rPr>
        <w:t>Čl. 1</w:t>
      </w:r>
      <w:r w:rsidR="00186498">
        <w:rPr>
          <w:rFonts w:ascii="Arial" w:hAnsi="Arial"/>
        </w:rPr>
        <w:br/>
      </w:r>
      <w:bookmarkEnd w:id="12"/>
      <w:r w:rsidR="008D2120">
        <w:rPr>
          <w:rFonts w:ascii="Arial" w:hAnsi="Arial"/>
        </w:rPr>
        <w:t>Úvodné ustanovenia</w:t>
      </w:r>
      <w:bookmarkEnd w:id="13"/>
      <w:r>
        <w:rPr>
          <w:rFonts w:ascii="Arial" w:hAnsi="Arial"/>
        </w:rPr>
        <w:br/>
      </w:r>
      <w:bookmarkEnd w:id="14"/>
      <w:bookmarkEnd w:id="15"/>
    </w:p>
    <w:p w14:paraId="31D43CA0" w14:textId="45AEE660" w:rsidR="009B254E" w:rsidRPr="00DD5F62" w:rsidRDefault="009B254E" w:rsidP="00D81FFE">
      <w:pPr>
        <w:pStyle w:val="Odsekzoznamu"/>
        <w:numPr>
          <w:ilvl w:val="0"/>
          <w:numId w:val="30"/>
        </w:numPr>
        <w:ind w:left="0" w:firstLine="0"/>
        <w:rPr>
          <w:rFonts w:ascii="Arial" w:hAnsi="Arial" w:cs="Arial"/>
        </w:rPr>
      </w:pPr>
      <w:r w:rsidRPr="009F6E2C">
        <w:rPr>
          <w:rFonts w:ascii="Arial" w:hAnsi="Arial" w:cs="Arial"/>
        </w:rPr>
        <w:t xml:space="preserve">Na </w:t>
      </w:r>
      <w:r w:rsidR="00914A95">
        <w:rPr>
          <w:rFonts w:ascii="Arial" w:hAnsi="Arial" w:cs="Arial"/>
        </w:rPr>
        <w:t>zabezpečenie úloh Ministerstva školstva, výskumu</w:t>
      </w:r>
      <w:r w:rsidR="009C6FA2">
        <w:rPr>
          <w:rFonts w:ascii="Arial" w:hAnsi="Arial" w:cs="Arial"/>
        </w:rPr>
        <w:t>, vývoja</w:t>
      </w:r>
      <w:r w:rsidR="00914A95">
        <w:rPr>
          <w:rFonts w:ascii="Arial" w:hAnsi="Arial" w:cs="Arial"/>
        </w:rPr>
        <w:t xml:space="preserve"> a </w:t>
      </w:r>
      <w:r w:rsidR="009C6FA2">
        <w:rPr>
          <w:rFonts w:ascii="Arial" w:hAnsi="Arial" w:cs="Arial"/>
        </w:rPr>
        <w:t xml:space="preserve">mládeže </w:t>
      </w:r>
      <w:r w:rsidR="00914A95">
        <w:rPr>
          <w:rFonts w:ascii="Arial" w:hAnsi="Arial" w:cs="Arial"/>
        </w:rPr>
        <w:t xml:space="preserve">Slovenskej republiky </w:t>
      </w:r>
      <w:r w:rsidR="009C6FA2" w:rsidRPr="0086394C">
        <w:rPr>
          <w:rFonts w:ascii="Arial" w:hAnsi="Arial" w:cs="Arial"/>
        </w:rPr>
        <w:t xml:space="preserve">podľa § </w:t>
      </w:r>
      <w:r w:rsidR="00105FCA">
        <w:rPr>
          <w:rFonts w:ascii="Arial" w:hAnsi="Arial" w:cs="Arial"/>
        </w:rPr>
        <w:t>30</w:t>
      </w:r>
      <w:r w:rsidR="00105FCA" w:rsidRPr="0086394C">
        <w:rPr>
          <w:rFonts w:ascii="Arial" w:hAnsi="Arial" w:cs="Arial"/>
        </w:rPr>
        <w:t xml:space="preserve"> </w:t>
      </w:r>
      <w:r w:rsidR="009C6FA2" w:rsidRPr="009F6E2C">
        <w:rPr>
          <w:rFonts w:ascii="Arial" w:hAnsi="Arial" w:cs="Arial"/>
        </w:rPr>
        <w:t xml:space="preserve">zákona č. </w:t>
      </w:r>
      <w:r w:rsidR="00114C5D">
        <w:rPr>
          <w:rFonts w:ascii="Arial" w:hAnsi="Arial" w:cs="Arial"/>
        </w:rPr>
        <w:t>322/2025</w:t>
      </w:r>
      <w:r w:rsidR="009C6FA2" w:rsidRPr="009F6E2C">
        <w:rPr>
          <w:rFonts w:ascii="Arial" w:hAnsi="Arial" w:cs="Arial"/>
        </w:rPr>
        <w:t xml:space="preserve"> Z. z. o financovaní škôl a školských zariadení </w:t>
      </w:r>
      <w:r w:rsidR="006A28B8">
        <w:rPr>
          <w:rFonts w:ascii="Arial" w:hAnsi="Arial" w:cs="Arial"/>
        </w:rPr>
        <w:t xml:space="preserve">a </w:t>
      </w:r>
      <w:r w:rsidR="006A28B8">
        <w:rPr>
          <w:rFonts w:ascii="Arial" w:hAnsi="Arial" w:cs="Arial"/>
          <w:color w:val="000000" w:themeColor="text1"/>
        </w:rPr>
        <w:t>§ 63a zákona č. 138/2019 Z. z. o pedagogických zamestnancoch a odborných zamestnancoch a o zmene a doplnení niektorých zákonov v znení neskorších predpisov</w:t>
      </w:r>
      <w:r w:rsidR="006A28B8">
        <w:rPr>
          <w:rFonts w:ascii="Arial" w:hAnsi="Arial" w:cs="Arial"/>
        </w:rPr>
        <w:t xml:space="preserve"> </w:t>
      </w:r>
      <w:r w:rsidR="00914A95">
        <w:rPr>
          <w:rFonts w:ascii="Arial" w:hAnsi="Arial" w:cs="Arial"/>
        </w:rPr>
        <w:t xml:space="preserve">zriaďujem </w:t>
      </w:r>
      <w:r w:rsidRPr="00DD5F62">
        <w:rPr>
          <w:rFonts w:ascii="Arial" w:hAnsi="Arial" w:cs="Arial"/>
        </w:rPr>
        <w:t>Komisiu na</w:t>
      </w:r>
      <w:r w:rsidR="00EF67FF">
        <w:rPr>
          <w:rFonts w:ascii="Arial" w:hAnsi="Arial" w:cs="Arial"/>
        </w:rPr>
        <w:t> </w:t>
      </w:r>
      <w:r w:rsidRPr="00DD5F62">
        <w:rPr>
          <w:rFonts w:ascii="Arial" w:hAnsi="Arial" w:cs="Arial"/>
        </w:rPr>
        <w:t>vyhodnoteni</w:t>
      </w:r>
      <w:r w:rsidR="00FB7C1B" w:rsidRPr="00DD5F62">
        <w:rPr>
          <w:rFonts w:ascii="Arial" w:hAnsi="Arial" w:cs="Arial"/>
        </w:rPr>
        <w:t>e žiadostí o poskytnutie dotácií</w:t>
      </w:r>
      <w:r w:rsidRPr="00DD5F62">
        <w:rPr>
          <w:rFonts w:ascii="Arial" w:hAnsi="Arial" w:cs="Arial"/>
        </w:rPr>
        <w:t xml:space="preserve"> </w:t>
      </w:r>
      <w:r w:rsidR="00DD5F62" w:rsidRPr="00DD5F62">
        <w:rPr>
          <w:rFonts w:ascii="Arial" w:hAnsi="Arial" w:cs="Arial"/>
          <w:color w:val="000000" w:themeColor="text1"/>
        </w:rPr>
        <w:t>na</w:t>
      </w:r>
      <w:r w:rsidR="00207F69">
        <w:rPr>
          <w:rFonts w:ascii="Arial" w:hAnsi="Arial" w:cs="Arial"/>
          <w:color w:val="000000" w:themeColor="text1"/>
        </w:rPr>
        <w:t> </w:t>
      </w:r>
      <w:r w:rsidR="00DD5F62" w:rsidRPr="00DD5F62">
        <w:rPr>
          <w:rFonts w:ascii="Arial" w:hAnsi="Arial" w:cs="Arial"/>
          <w:color w:val="000000" w:themeColor="text1"/>
        </w:rPr>
        <w:t xml:space="preserve">podporu aktivít v pôsobnosti </w:t>
      </w:r>
      <w:r w:rsidR="000C288E">
        <w:rPr>
          <w:rFonts w:ascii="Arial" w:hAnsi="Arial" w:cs="Arial"/>
          <w:color w:val="000000" w:themeColor="text1"/>
        </w:rPr>
        <w:t>organizačného útvaru</w:t>
      </w:r>
      <w:r w:rsidR="00DD5F62" w:rsidRPr="00DD5F62">
        <w:rPr>
          <w:rFonts w:ascii="Arial" w:hAnsi="Arial" w:cs="Arial"/>
          <w:color w:val="000000" w:themeColor="text1"/>
        </w:rPr>
        <w:t>, v</w:t>
      </w:r>
      <w:r w:rsidR="000C288E">
        <w:rPr>
          <w:rFonts w:ascii="Arial" w:hAnsi="Arial" w:cs="Arial"/>
          <w:color w:val="000000" w:themeColor="text1"/>
        </w:rPr>
        <w:t> </w:t>
      </w:r>
      <w:r w:rsidR="00DD5F62" w:rsidRPr="00DD5F62">
        <w:rPr>
          <w:rFonts w:ascii="Arial" w:hAnsi="Arial" w:cs="Arial"/>
          <w:color w:val="000000" w:themeColor="text1"/>
        </w:rPr>
        <w:t>ktor</w:t>
      </w:r>
      <w:r w:rsidR="000C288E">
        <w:rPr>
          <w:rFonts w:ascii="Arial" w:hAnsi="Arial" w:cs="Arial"/>
          <w:color w:val="000000" w:themeColor="text1"/>
        </w:rPr>
        <w:t xml:space="preserve">ého pôsobnosti </w:t>
      </w:r>
      <w:r w:rsidR="00F22A3A">
        <w:rPr>
          <w:rFonts w:ascii="Arial" w:hAnsi="Arial"/>
          <w:color w:val="000000" w:themeColor="text1"/>
        </w:rPr>
        <w:t>je podpora regionálneho školstva</w:t>
      </w:r>
      <w:r w:rsidR="00DD5F62">
        <w:rPr>
          <w:rFonts w:ascii="Arial" w:hAnsi="Arial" w:cs="Arial"/>
          <w:color w:val="000000" w:themeColor="text1"/>
        </w:rPr>
        <w:t>.</w:t>
      </w:r>
    </w:p>
    <w:p w14:paraId="68FD7BCE" w14:textId="77777777" w:rsidR="009C6FA2" w:rsidRDefault="009C6FA2" w:rsidP="00FC6FEF">
      <w:pPr>
        <w:pStyle w:val="Odsekzoznamu"/>
        <w:ind w:left="0"/>
        <w:rPr>
          <w:rFonts w:ascii="Arial" w:hAnsi="Arial" w:cs="Arial"/>
        </w:rPr>
      </w:pPr>
    </w:p>
    <w:p w14:paraId="66DB235F" w14:textId="412461D5" w:rsidR="001B4B15" w:rsidRDefault="009B254E" w:rsidP="00D81FFE">
      <w:pPr>
        <w:pStyle w:val="Odsekzoznamu"/>
        <w:numPr>
          <w:ilvl w:val="0"/>
          <w:numId w:val="30"/>
        </w:numPr>
        <w:ind w:left="0" w:firstLine="0"/>
        <w:rPr>
          <w:rFonts w:ascii="Arial" w:hAnsi="Arial" w:cs="Arial"/>
        </w:rPr>
      </w:pPr>
      <w:r w:rsidRPr="00DD5F62">
        <w:rPr>
          <w:rFonts w:ascii="Arial" w:hAnsi="Arial" w:cs="Arial"/>
        </w:rPr>
        <w:t xml:space="preserve">Komisia </w:t>
      </w:r>
      <w:r w:rsidR="004F0649">
        <w:rPr>
          <w:rFonts w:ascii="Arial" w:hAnsi="Arial" w:cs="Arial"/>
        </w:rPr>
        <w:t>podľa odseku 1</w:t>
      </w:r>
      <w:r w:rsidRPr="009F6E2C">
        <w:rPr>
          <w:rFonts w:ascii="Arial" w:hAnsi="Arial" w:cs="Arial"/>
        </w:rPr>
        <w:t xml:space="preserve"> </w:t>
      </w:r>
      <w:r w:rsidR="004F0649">
        <w:rPr>
          <w:rFonts w:ascii="Arial" w:hAnsi="Arial" w:cs="Arial"/>
        </w:rPr>
        <w:t xml:space="preserve">sa </w:t>
      </w:r>
      <w:r w:rsidR="008D2120">
        <w:rPr>
          <w:rFonts w:ascii="Arial" w:hAnsi="Arial" w:cs="Arial"/>
        </w:rPr>
        <w:t xml:space="preserve">pri svojej činnosti </w:t>
      </w:r>
      <w:r w:rsidRPr="009F6E2C">
        <w:rPr>
          <w:rFonts w:ascii="Arial" w:hAnsi="Arial" w:cs="Arial"/>
        </w:rPr>
        <w:t>riadi štatútom</w:t>
      </w:r>
      <w:r w:rsidR="008D2120">
        <w:rPr>
          <w:rFonts w:ascii="Arial" w:hAnsi="Arial" w:cs="Arial"/>
        </w:rPr>
        <w:t>, ktorý je uvedený</w:t>
      </w:r>
      <w:r w:rsidRPr="009F6E2C">
        <w:rPr>
          <w:rFonts w:ascii="Arial" w:hAnsi="Arial" w:cs="Arial"/>
        </w:rPr>
        <w:t xml:space="preserve"> v prílohe.</w:t>
      </w:r>
      <w:bookmarkStart w:id="16" w:name="_Toc502836858"/>
      <w:bookmarkStart w:id="17" w:name="_Toc24627878"/>
    </w:p>
    <w:p w14:paraId="5FF838C2" w14:textId="6B2C2F1A" w:rsidR="001F456D" w:rsidRPr="009F6E2C" w:rsidRDefault="001B4B15" w:rsidP="00D81FFE">
      <w:pPr>
        <w:pStyle w:val="Nadpis3"/>
        <w:tabs>
          <w:tab w:val="num" w:pos="833"/>
          <w:tab w:val="right" w:pos="8820"/>
        </w:tabs>
        <w:ind w:firstLine="113"/>
        <w:contextualSpacing/>
        <w:rPr>
          <w:rFonts w:ascii="Arial" w:hAnsi="Arial"/>
        </w:rPr>
      </w:pPr>
      <w:bookmarkStart w:id="18" w:name="_Toc43369752"/>
      <w:bookmarkStart w:id="19" w:name="_Toc38982947"/>
      <w:bookmarkStart w:id="20" w:name="_Toc38983216"/>
      <w:bookmarkStart w:id="21" w:name="_Toc237601144"/>
      <w:r>
        <w:rPr>
          <w:rFonts w:ascii="Arial" w:hAnsi="Arial"/>
        </w:rPr>
        <w:t xml:space="preserve">Čl. </w:t>
      </w:r>
      <w:bookmarkEnd w:id="18"/>
      <w:r w:rsidR="00EA5B24">
        <w:rPr>
          <w:rFonts w:ascii="Arial" w:hAnsi="Arial"/>
        </w:rPr>
        <w:t>2</w:t>
      </w:r>
      <w:r w:rsidR="00D81FFE">
        <w:rPr>
          <w:rFonts w:ascii="Arial" w:hAnsi="Arial"/>
        </w:rPr>
        <w:br/>
      </w:r>
      <w:r w:rsidR="004A2FFB" w:rsidRPr="004A2FFB">
        <w:rPr>
          <w:rFonts w:ascii="Arial" w:hAnsi="Arial"/>
        </w:rPr>
        <w:t>Účinnosť</w:t>
      </w:r>
      <w:bookmarkEnd w:id="16"/>
      <w:bookmarkEnd w:id="17"/>
      <w:bookmarkEnd w:id="19"/>
      <w:bookmarkEnd w:id="20"/>
      <w:bookmarkEnd w:id="21"/>
    </w:p>
    <w:p w14:paraId="15465CF6" w14:textId="77777777" w:rsidR="00B86F63" w:rsidRPr="00B86F63" w:rsidRDefault="00B86F63" w:rsidP="00B86F63">
      <w:pPr>
        <w:rPr>
          <w:rFonts w:ascii="Arial" w:hAnsi="Arial" w:cs="Arial"/>
        </w:rPr>
      </w:pPr>
      <w:r w:rsidRPr="00B86F63">
        <w:rPr>
          <w:rFonts w:ascii="Arial" w:hAnsi="Arial" w:cs="Arial"/>
        </w:rPr>
        <w:t>Tento príkaz nadobúda účinnosť dňom vyhlásenia v zbierke vnútorných aktov riadenia.</w:t>
      </w:r>
    </w:p>
    <w:p w14:paraId="1A09F5E3" w14:textId="73612D16" w:rsidR="006A195D" w:rsidRPr="009F6E2C" w:rsidRDefault="006A195D" w:rsidP="009F6E2C">
      <w:pPr>
        <w:rPr>
          <w:rFonts w:ascii="Arial" w:hAnsi="Arial" w:cs="Arial"/>
        </w:rPr>
      </w:pPr>
    </w:p>
    <w:p w14:paraId="039AE97B" w14:textId="720BA1E5" w:rsidR="009F6E2C" w:rsidRDefault="00B01B6B">
      <w:pPr>
        <w:jc w:val="left"/>
        <w:rPr>
          <w:rFonts w:ascii="Arial" w:hAnsi="Arial" w:cs="Arial"/>
        </w:rPr>
      </w:pPr>
      <w:bookmarkStart w:id="22" w:name="_Toc269207841"/>
      <w:r w:rsidRPr="00CB33B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7C2BD0" wp14:editId="54507340">
                <wp:simplePos x="0" y="0"/>
                <wp:positionH relativeFrom="margin">
                  <wp:posOffset>3160395</wp:posOffset>
                </wp:positionH>
                <wp:positionV relativeFrom="paragraph">
                  <wp:posOffset>736600</wp:posOffset>
                </wp:positionV>
                <wp:extent cx="2360930" cy="381000"/>
                <wp:effectExtent l="0" t="0" r="127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CD1A3" w14:textId="681B0EDF" w:rsidR="00CB33BF" w:rsidRPr="00CB33BF" w:rsidRDefault="00CB33BF" w:rsidP="00CB33B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B33BF">
                              <w:rPr>
                                <w:rFonts w:ascii="Arial" w:hAnsi="Arial" w:cs="Arial"/>
                                <w:b/>
                              </w:rPr>
                              <w:t>minister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7C2BD0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48.85pt;margin-top:58pt;width:185.9pt;height:30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" stroked="f">
                <v:textbox>
                  <w:txbxContent>
                    <w:p w14:paraId="3B7CD1A3" w14:textId="681B0EDF" w:rsidR="00CB33BF" w:rsidRPr="00CB33BF" w:rsidRDefault="00CB33BF" w:rsidP="00CB33BF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CB33BF">
                        <w:rPr>
                          <w:rFonts w:ascii="Arial" w:hAnsi="Arial" w:cs="Arial"/>
                          <w:b/>
                        </w:rPr>
                        <w:t>minister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E2C">
        <w:rPr>
          <w:rFonts w:ascii="Arial" w:hAnsi="Arial" w:cs="Arial"/>
        </w:rPr>
        <w:br w:type="page"/>
      </w:r>
    </w:p>
    <w:p w14:paraId="1FB22EF2" w14:textId="52634580" w:rsidR="00F36BB3" w:rsidRDefault="00F36BB3" w:rsidP="00CB33BF">
      <w:pPr>
        <w:pStyle w:val="Nadpis1"/>
        <w:rPr>
          <w:rFonts w:ascii="Arial" w:hAnsi="Arial"/>
          <w:sz w:val="26"/>
          <w:szCs w:val="26"/>
        </w:rPr>
      </w:pPr>
      <w:bookmarkStart w:id="23" w:name="_Toc24627879"/>
      <w:bookmarkStart w:id="24" w:name="_Toc38982948"/>
      <w:bookmarkStart w:id="25" w:name="_Toc38983217"/>
      <w:bookmarkStart w:id="26" w:name="_Toc237601145"/>
      <w:r w:rsidRPr="00CB33BF">
        <w:rPr>
          <w:rFonts w:ascii="Arial" w:hAnsi="Arial"/>
          <w:sz w:val="26"/>
          <w:szCs w:val="26"/>
        </w:rPr>
        <w:lastRenderedPageBreak/>
        <w:t>Zoznam príloh</w:t>
      </w:r>
      <w:bookmarkEnd w:id="22"/>
      <w:bookmarkEnd w:id="23"/>
      <w:bookmarkEnd w:id="24"/>
      <w:bookmarkEnd w:id="25"/>
      <w:bookmarkEnd w:id="26"/>
    </w:p>
    <w:p w14:paraId="456E1CDC" w14:textId="77777777" w:rsidR="00CB33BF" w:rsidRPr="00CB33BF" w:rsidRDefault="00CB33BF" w:rsidP="00CB33BF"/>
    <w:p w14:paraId="137C6504" w14:textId="6FB0D92B" w:rsidR="008A73E5" w:rsidRPr="008A73E5" w:rsidRDefault="00B226EB" w:rsidP="008A73E5">
      <w:pPr>
        <w:rPr>
          <w:rFonts w:ascii="Arial" w:hAnsi="Arial" w:cs="Arial"/>
        </w:rPr>
      </w:pPr>
      <w:bookmarkStart w:id="27" w:name="_Toc519080989"/>
      <w:r w:rsidRPr="00DD5F62">
        <w:rPr>
          <w:rFonts w:ascii="Arial" w:hAnsi="Arial" w:cs="Arial"/>
          <w:bCs/>
        </w:rPr>
        <w:t>Príloha</w:t>
      </w:r>
      <w:r w:rsidR="00293C56" w:rsidRPr="00DD5F62">
        <w:rPr>
          <w:rFonts w:ascii="Arial" w:hAnsi="Arial" w:cs="Arial"/>
          <w:bCs/>
        </w:rPr>
        <w:t>:</w:t>
      </w:r>
      <w:r w:rsidR="00E154EC" w:rsidRPr="00DD5F62">
        <w:rPr>
          <w:rFonts w:ascii="Arial" w:hAnsi="Arial" w:cs="Arial"/>
          <w:bCs/>
        </w:rPr>
        <w:t xml:space="preserve"> </w:t>
      </w:r>
      <w:r w:rsidR="00F36BB3" w:rsidRPr="00DD5F62">
        <w:rPr>
          <w:rFonts w:ascii="Arial" w:hAnsi="Arial" w:cs="Arial"/>
          <w:bCs/>
        </w:rPr>
        <w:t xml:space="preserve">Štatút </w:t>
      </w:r>
      <w:r w:rsidR="00EB64BC" w:rsidRPr="00DD5F62">
        <w:rPr>
          <w:rFonts w:ascii="Arial" w:hAnsi="Arial" w:cs="Arial"/>
          <w:bCs/>
        </w:rPr>
        <w:t>Komisie</w:t>
      </w:r>
      <w:bookmarkEnd w:id="27"/>
      <w:r w:rsidR="00DD5F62" w:rsidRPr="00DD5F62">
        <w:rPr>
          <w:rFonts w:ascii="Arial" w:hAnsi="Arial" w:cs="Arial"/>
          <w:bCs/>
        </w:rPr>
        <w:t xml:space="preserve"> </w:t>
      </w:r>
      <w:r w:rsidR="00DD5F62" w:rsidRPr="00DD5F62">
        <w:rPr>
          <w:rFonts w:ascii="Arial" w:hAnsi="Arial" w:cs="Arial"/>
        </w:rPr>
        <w:t xml:space="preserve">na vyhodnotenie žiadostí o poskytnutie dotácií </w:t>
      </w:r>
      <w:r w:rsidR="00DD5F62" w:rsidRPr="00E94DB2">
        <w:rPr>
          <w:rFonts w:ascii="Arial" w:hAnsi="Arial" w:cs="Arial"/>
        </w:rPr>
        <w:t>na</w:t>
      </w:r>
      <w:r w:rsidR="00EF67FF" w:rsidRPr="00E94DB2">
        <w:rPr>
          <w:rFonts w:ascii="Arial" w:hAnsi="Arial" w:cs="Arial"/>
        </w:rPr>
        <w:t xml:space="preserve">  </w:t>
      </w:r>
      <w:r w:rsidR="00F753D3" w:rsidRPr="00E94DB2">
        <w:rPr>
          <w:rFonts w:ascii="Arial" w:hAnsi="Arial" w:cs="Arial"/>
        </w:rPr>
        <w:t>p</w:t>
      </w:r>
      <w:r w:rsidR="00DD5F62" w:rsidRPr="00E94DB2">
        <w:rPr>
          <w:rFonts w:ascii="Arial" w:hAnsi="Arial" w:cs="Arial"/>
        </w:rPr>
        <w:t>odporu</w:t>
      </w:r>
      <w:r w:rsidR="00DD5F62" w:rsidRPr="00DD5F62">
        <w:rPr>
          <w:rFonts w:ascii="Arial" w:hAnsi="Arial" w:cs="Arial"/>
          <w:color w:val="000000" w:themeColor="text1"/>
        </w:rPr>
        <w:t xml:space="preserve"> aktivít v pôsobnosti </w:t>
      </w:r>
      <w:r w:rsidR="000C288E">
        <w:rPr>
          <w:rFonts w:ascii="Arial" w:hAnsi="Arial" w:cs="Arial"/>
          <w:color w:val="000000" w:themeColor="text1"/>
        </w:rPr>
        <w:t>organizačného útvaru</w:t>
      </w:r>
      <w:r w:rsidR="00DD5F62" w:rsidRPr="00DD5F62">
        <w:rPr>
          <w:rFonts w:ascii="Arial" w:hAnsi="Arial" w:cs="Arial"/>
          <w:color w:val="000000" w:themeColor="text1"/>
        </w:rPr>
        <w:t>, v</w:t>
      </w:r>
      <w:r w:rsidR="000C288E">
        <w:rPr>
          <w:rFonts w:ascii="Arial" w:hAnsi="Arial" w:cs="Arial"/>
          <w:color w:val="000000" w:themeColor="text1"/>
        </w:rPr>
        <w:t> </w:t>
      </w:r>
      <w:r w:rsidR="000C288E" w:rsidRPr="00DD5F62">
        <w:rPr>
          <w:rFonts w:ascii="Arial" w:hAnsi="Arial" w:cs="Arial"/>
          <w:color w:val="000000" w:themeColor="text1"/>
        </w:rPr>
        <w:t>ktor</w:t>
      </w:r>
      <w:r w:rsidR="000C288E">
        <w:rPr>
          <w:rFonts w:ascii="Arial" w:hAnsi="Arial" w:cs="Arial"/>
          <w:color w:val="000000" w:themeColor="text1"/>
        </w:rPr>
        <w:t>ého pôsobnosti</w:t>
      </w:r>
      <w:r w:rsidR="000C288E" w:rsidRPr="00DD5F62">
        <w:rPr>
          <w:rFonts w:ascii="Arial" w:hAnsi="Arial" w:cs="Arial"/>
          <w:color w:val="000000" w:themeColor="text1"/>
        </w:rPr>
        <w:t xml:space="preserve"> </w:t>
      </w:r>
      <w:r w:rsidR="00F22A3A">
        <w:rPr>
          <w:rFonts w:ascii="Arial" w:hAnsi="Arial"/>
          <w:color w:val="000000" w:themeColor="text1"/>
        </w:rPr>
        <w:t>je podpora regionálneho školstva</w:t>
      </w:r>
      <w:r w:rsidR="008A73E5" w:rsidRPr="008A73E5">
        <w:rPr>
          <w:rFonts w:ascii="Arial" w:hAnsi="Arial"/>
        </w:rPr>
        <w:t>.</w:t>
      </w:r>
    </w:p>
    <w:p w14:paraId="11BFC153" w14:textId="072E3A3A" w:rsidR="00E154EC" w:rsidRDefault="00E154EC" w:rsidP="009F6E2C">
      <w:pPr>
        <w:rPr>
          <w:rFonts w:ascii="Arial" w:hAnsi="Arial" w:cs="Arial"/>
        </w:rPr>
      </w:pPr>
    </w:p>
    <w:p w14:paraId="5A3DFCA9" w14:textId="77777777" w:rsidR="002149A1" w:rsidRDefault="002149A1">
      <w:pPr>
        <w:jc w:val="left"/>
        <w:rPr>
          <w:rFonts w:ascii="Arial" w:hAnsi="Arial" w:cs="Arial"/>
        </w:rPr>
      </w:pPr>
    </w:p>
    <w:p w14:paraId="1A0E622D" w14:textId="77777777" w:rsidR="002149A1" w:rsidRDefault="002149A1">
      <w:pPr>
        <w:jc w:val="left"/>
        <w:rPr>
          <w:rFonts w:ascii="Arial" w:hAnsi="Arial" w:cs="Arial"/>
        </w:rPr>
      </w:pPr>
    </w:p>
    <w:p w14:paraId="59F38C5A" w14:textId="77777777" w:rsidR="002149A1" w:rsidRDefault="002149A1">
      <w:pPr>
        <w:jc w:val="left"/>
        <w:rPr>
          <w:rFonts w:ascii="Arial" w:hAnsi="Arial" w:cs="Arial"/>
        </w:rPr>
      </w:pPr>
    </w:p>
    <w:p w14:paraId="7F79F823" w14:textId="77777777" w:rsidR="002149A1" w:rsidRDefault="002149A1">
      <w:pPr>
        <w:jc w:val="left"/>
        <w:rPr>
          <w:rFonts w:ascii="Arial" w:hAnsi="Arial" w:cs="Arial"/>
        </w:rPr>
      </w:pPr>
    </w:p>
    <w:p w14:paraId="7A3448B9" w14:textId="77777777" w:rsidR="002149A1" w:rsidRDefault="002149A1">
      <w:pPr>
        <w:jc w:val="left"/>
        <w:rPr>
          <w:rFonts w:ascii="Arial" w:hAnsi="Arial" w:cs="Arial"/>
        </w:rPr>
      </w:pPr>
    </w:p>
    <w:p w14:paraId="07E06ED0" w14:textId="77777777" w:rsidR="002149A1" w:rsidRDefault="002149A1">
      <w:pPr>
        <w:jc w:val="left"/>
        <w:rPr>
          <w:rFonts w:ascii="Arial" w:hAnsi="Arial" w:cs="Arial"/>
        </w:rPr>
      </w:pPr>
    </w:p>
    <w:p w14:paraId="04475D81" w14:textId="77777777" w:rsidR="002149A1" w:rsidRDefault="002149A1">
      <w:pPr>
        <w:jc w:val="left"/>
        <w:rPr>
          <w:rFonts w:ascii="Arial" w:hAnsi="Arial" w:cs="Arial"/>
        </w:rPr>
      </w:pPr>
    </w:p>
    <w:p w14:paraId="64A68D02" w14:textId="77777777" w:rsidR="002149A1" w:rsidRDefault="002149A1">
      <w:pPr>
        <w:jc w:val="left"/>
        <w:rPr>
          <w:rFonts w:ascii="Arial" w:hAnsi="Arial" w:cs="Arial"/>
        </w:rPr>
      </w:pPr>
    </w:p>
    <w:p w14:paraId="17A4CA25" w14:textId="77777777" w:rsidR="002149A1" w:rsidRDefault="002149A1">
      <w:pPr>
        <w:jc w:val="left"/>
        <w:rPr>
          <w:rFonts w:ascii="Arial" w:hAnsi="Arial" w:cs="Arial"/>
        </w:rPr>
      </w:pPr>
    </w:p>
    <w:p w14:paraId="568621CE" w14:textId="77777777" w:rsidR="002149A1" w:rsidRDefault="002149A1">
      <w:pPr>
        <w:jc w:val="left"/>
        <w:rPr>
          <w:rFonts w:ascii="Arial" w:hAnsi="Arial" w:cs="Arial"/>
        </w:rPr>
      </w:pPr>
    </w:p>
    <w:p w14:paraId="636458D8" w14:textId="77777777" w:rsidR="002149A1" w:rsidRDefault="002149A1">
      <w:pPr>
        <w:jc w:val="left"/>
        <w:rPr>
          <w:rFonts w:ascii="Arial" w:hAnsi="Arial" w:cs="Arial"/>
        </w:rPr>
      </w:pPr>
    </w:p>
    <w:p w14:paraId="475C072B" w14:textId="77777777" w:rsidR="002149A1" w:rsidRDefault="002149A1">
      <w:pPr>
        <w:jc w:val="left"/>
        <w:rPr>
          <w:rFonts w:ascii="Arial" w:hAnsi="Arial" w:cs="Arial"/>
        </w:rPr>
      </w:pPr>
    </w:p>
    <w:p w14:paraId="69126D9F" w14:textId="77777777" w:rsidR="002149A1" w:rsidRDefault="002149A1">
      <w:pPr>
        <w:jc w:val="left"/>
        <w:rPr>
          <w:rFonts w:ascii="Arial" w:hAnsi="Arial" w:cs="Arial"/>
        </w:rPr>
      </w:pPr>
    </w:p>
    <w:p w14:paraId="5F1BA9E5" w14:textId="0F056E7A" w:rsidR="002149A1" w:rsidRDefault="002149A1">
      <w:pPr>
        <w:jc w:val="left"/>
        <w:rPr>
          <w:rFonts w:ascii="Arial" w:hAnsi="Arial" w:cs="Arial"/>
        </w:rPr>
      </w:pPr>
    </w:p>
    <w:p w14:paraId="4845A5C6" w14:textId="77777777" w:rsidR="002149A1" w:rsidRDefault="002149A1">
      <w:pPr>
        <w:jc w:val="left"/>
        <w:rPr>
          <w:rFonts w:ascii="Arial" w:hAnsi="Arial" w:cs="Arial"/>
        </w:rPr>
      </w:pPr>
    </w:p>
    <w:p w14:paraId="6D62CD09" w14:textId="75DA06D9" w:rsidR="009F6E2C" w:rsidRDefault="009F6E2C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7417805" w14:textId="2D930BB0" w:rsidR="00D328AC" w:rsidRDefault="00D328AC"/>
    <w:p w14:paraId="7D341C73" w14:textId="1C701D8D" w:rsidR="00CB33BF" w:rsidRPr="00CB33BF" w:rsidRDefault="00CB33BF" w:rsidP="00CB33BF">
      <w:pPr>
        <w:pStyle w:val="Nadpis1"/>
        <w:rPr>
          <w:rFonts w:ascii="Arial" w:hAnsi="Arial"/>
          <w:b w:val="0"/>
          <w:sz w:val="26"/>
          <w:szCs w:val="26"/>
        </w:rPr>
      </w:pPr>
      <w:bookmarkStart w:id="28" w:name="_Toc237601146"/>
      <w:r w:rsidRPr="00CB33BF">
        <w:rPr>
          <w:rFonts w:ascii="Arial" w:hAnsi="Arial"/>
          <w:sz w:val="26"/>
          <w:szCs w:val="26"/>
        </w:rPr>
        <w:t>Obsah</w:t>
      </w:r>
      <w:bookmarkEnd w:id="28"/>
    </w:p>
    <w:p w14:paraId="7F2CCB85" w14:textId="7AAD7045" w:rsidR="002364E8" w:rsidRDefault="00CB33BF">
      <w:pPr>
        <w:pStyle w:val="Obsah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14:ligatures w14:val="standardContextual"/>
        </w:rPr>
      </w:pPr>
      <w:r w:rsidRPr="00CA1006">
        <w:rPr>
          <w:rFonts w:cs="Arial"/>
        </w:rPr>
        <w:fldChar w:fldCharType="begin"/>
      </w:r>
      <w:r w:rsidRPr="00CA1006">
        <w:rPr>
          <w:rFonts w:cs="Arial"/>
        </w:rPr>
        <w:instrText xml:space="preserve"> TOC \o "1-3" \h \z \u </w:instrText>
      </w:r>
      <w:r w:rsidRPr="00CA1006">
        <w:rPr>
          <w:rFonts w:cs="Arial"/>
        </w:rPr>
        <w:fldChar w:fldCharType="separate"/>
      </w:r>
      <w:hyperlink w:anchor="_Toc237601142" w:history="1">
        <w:r w:rsidR="002364E8" w:rsidRPr="00F909B1">
          <w:rPr>
            <w:rStyle w:val="Hypertextovprepojenie"/>
            <w:rFonts w:ascii="Arial" w:hAnsi="Arial"/>
            <w:lang w:eastAsia="en-US"/>
          </w:rPr>
          <w:t>Príkaz ministra č. 43/2026,</w:t>
        </w:r>
        <w:r w:rsidR="002364E8" w:rsidRPr="00F909B1">
          <w:rPr>
            <w:rStyle w:val="Hypertextovprepojenie"/>
            <w:rFonts w:ascii="Arial" w:hAnsi="Arial"/>
          </w:rPr>
          <w:t xml:space="preserve"> ktorým sa zriaďuje Komisia na vyhodnotenie žiadostí o poskytnutie dotácií na podporu aktivít v pôsobnosti organizačného útvaru, v ktorého pôsobnosti je podpora regionálneho školstva</w:t>
        </w:r>
        <w:r w:rsidR="002364E8">
          <w:rPr>
            <w:webHidden/>
          </w:rPr>
          <w:tab/>
        </w:r>
        <w:r w:rsidR="002364E8">
          <w:rPr>
            <w:webHidden/>
          </w:rPr>
          <w:fldChar w:fldCharType="begin"/>
        </w:r>
        <w:r w:rsidR="002364E8">
          <w:rPr>
            <w:webHidden/>
          </w:rPr>
          <w:instrText xml:space="preserve"> PAGEREF _Toc237601142 \h </w:instrText>
        </w:r>
        <w:r w:rsidR="002364E8">
          <w:rPr>
            <w:webHidden/>
          </w:rPr>
        </w:r>
        <w:r w:rsidR="002364E8">
          <w:rPr>
            <w:webHidden/>
          </w:rPr>
          <w:fldChar w:fldCharType="separate"/>
        </w:r>
        <w:r w:rsidR="00304C12">
          <w:rPr>
            <w:webHidden/>
          </w:rPr>
          <w:t>1</w:t>
        </w:r>
        <w:r w:rsidR="002364E8">
          <w:rPr>
            <w:webHidden/>
          </w:rPr>
          <w:fldChar w:fldCharType="end"/>
        </w:r>
      </w:hyperlink>
    </w:p>
    <w:p w14:paraId="7488B469" w14:textId="56277F65" w:rsidR="002364E8" w:rsidRDefault="00F477CB">
      <w:pPr>
        <w:pStyle w:val="Obsah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37601143" w:history="1">
        <w:r w:rsidR="002364E8" w:rsidRPr="00F909B1">
          <w:rPr>
            <w:rStyle w:val="Hypertextovprepojenie"/>
          </w:rPr>
          <w:t>Čl. 1 Úvodné ustanovenia</w:t>
        </w:r>
        <w:r w:rsidR="002364E8">
          <w:rPr>
            <w:webHidden/>
          </w:rPr>
          <w:tab/>
        </w:r>
        <w:r w:rsidR="002364E8">
          <w:rPr>
            <w:webHidden/>
          </w:rPr>
          <w:fldChar w:fldCharType="begin"/>
        </w:r>
        <w:r w:rsidR="002364E8">
          <w:rPr>
            <w:webHidden/>
          </w:rPr>
          <w:instrText xml:space="preserve"> PAGEREF _Toc237601143 \h </w:instrText>
        </w:r>
        <w:r w:rsidR="002364E8">
          <w:rPr>
            <w:webHidden/>
          </w:rPr>
        </w:r>
        <w:r w:rsidR="002364E8">
          <w:rPr>
            <w:webHidden/>
          </w:rPr>
          <w:fldChar w:fldCharType="separate"/>
        </w:r>
        <w:r w:rsidR="00304C12">
          <w:rPr>
            <w:webHidden/>
          </w:rPr>
          <w:t>1</w:t>
        </w:r>
        <w:r w:rsidR="002364E8">
          <w:rPr>
            <w:webHidden/>
          </w:rPr>
          <w:fldChar w:fldCharType="end"/>
        </w:r>
      </w:hyperlink>
    </w:p>
    <w:p w14:paraId="3B7E0D2A" w14:textId="2C06243C" w:rsidR="002364E8" w:rsidRDefault="00F477CB">
      <w:pPr>
        <w:pStyle w:val="Obsah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37601144" w:history="1">
        <w:r w:rsidR="002364E8" w:rsidRPr="00F909B1">
          <w:rPr>
            <w:rStyle w:val="Hypertextovprepojenie"/>
          </w:rPr>
          <w:t>Čl. 2 Účinnosť</w:t>
        </w:r>
        <w:r w:rsidR="002364E8">
          <w:rPr>
            <w:webHidden/>
          </w:rPr>
          <w:tab/>
        </w:r>
        <w:r w:rsidR="002364E8">
          <w:rPr>
            <w:webHidden/>
          </w:rPr>
          <w:fldChar w:fldCharType="begin"/>
        </w:r>
        <w:r w:rsidR="002364E8">
          <w:rPr>
            <w:webHidden/>
          </w:rPr>
          <w:instrText xml:space="preserve"> PAGEREF _Toc237601144 \h </w:instrText>
        </w:r>
        <w:r w:rsidR="002364E8">
          <w:rPr>
            <w:webHidden/>
          </w:rPr>
        </w:r>
        <w:r w:rsidR="002364E8">
          <w:rPr>
            <w:webHidden/>
          </w:rPr>
          <w:fldChar w:fldCharType="separate"/>
        </w:r>
        <w:r w:rsidR="00304C12">
          <w:rPr>
            <w:webHidden/>
          </w:rPr>
          <w:t>1</w:t>
        </w:r>
        <w:r w:rsidR="002364E8">
          <w:rPr>
            <w:webHidden/>
          </w:rPr>
          <w:fldChar w:fldCharType="end"/>
        </w:r>
      </w:hyperlink>
    </w:p>
    <w:p w14:paraId="6DCBE92F" w14:textId="2096553E" w:rsidR="002364E8" w:rsidRDefault="00F477CB">
      <w:pPr>
        <w:pStyle w:val="Obsah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14:ligatures w14:val="standardContextual"/>
        </w:rPr>
      </w:pPr>
      <w:hyperlink w:anchor="_Toc237601145" w:history="1">
        <w:r w:rsidR="002364E8" w:rsidRPr="00F909B1">
          <w:rPr>
            <w:rStyle w:val="Hypertextovprepojenie"/>
            <w:rFonts w:ascii="Arial" w:hAnsi="Arial"/>
          </w:rPr>
          <w:t>Zoznam príloh</w:t>
        </w:r>
        <w:r w:rsidR="002364E8">
          <w:rPr>
            <w:webHidden/>
          </w:rPr>
          <w:tab/>
        </w:r>
        <w:r w:rsidR="002364E8">
          <w:rPr>
            <w:webHidden/>
          </w:rPr>
          <w:fldChar w:fldCharType="begin"/>
        </w:r>
        <w:r w:rsidR="002364E8">
          <w:rPr>
            <w:webHidden/>
          </w:rPr>
          <w:instrText xml:space="preserve"> PAGEREF _Toc237601145 \h </w:instrText>
        </w:r>
        <w:r w:rsidR="002364E8">
          <w:rPr>
            <w:webHidden/>
          </w:rPr>
        </w:r>
        <w:r w:rsidR="002364E8">
          <w:rPr>
            <w:webHidden/>
          </w:rPr>
          <w:fldChar w:fldCharType="separate"/>
        </w:r>
        <w:r w:rsidR="00304C12">
          <w:rPr>
            <w:webHidden/>
          </w:rPr>
          <w:t>2</w:t>
        </w:r>
        <w:r w:rsidR="002364E8">
          <w:rPr>
            <w:webHidden/>
          </w:rPr>
          <w:fldChar w:fldCharType="end"/>
        </w:r>
      </w:hyperlink>
    </w:p>
    <w:p w14:paraId="42BDA39D" w14:textId="33542E01" w:rsidR="002364E8" w:rsidRDefault="00F477CB">
      <w:pPr>
        <w:pStyle w:val="Obsah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14:ligatures w14:val="standardContextual"/>
        </w:rPr>
      </w:pPr>
      <w:hyperlink w:anchor="_Toc237601146" w:history="1">
        <w:r w:rsidR="002364E8" w:rsidRPr="00F909B1">
          <w:rPr>
            <w:rStyle w:val="Hypertextovprepojenie"/>
            <w:rFonts w:ascii="Arial" w:hAnsi="Arial"/>
          </w:rPr>
          <w:t>Obsah</w:t>
        </w:r>
        <w:r w:rsidR="002364E8">
          <w:rPr>
            <w:webHidden/>
          </w:rPr>
          <w:tab/>
        </w:r>
        <w:r w:rsidR="002364E8">
          <w:rPr>
            <w:webHidden/>
          </w:rPr>
          <w:fldChar w:fldCharType="begin"/>
        </w:r>
        <w:r w:rsidR="002364E8">
          <w:rPr>
            <w:webHidden/>
          </w:rPr>
          <w:instrText xml:space="preserve"> PAGEREF _Toc237601146 \h </w:instrText>
        </w:r>
        <w:r w:rsidR="002364E8">
          <w:rPr>
            <w:webHidden/>
          </w:rPr>
        </w:r>
        <w:r w:rsidR="002364E8">
          <w:rPr>
            <w:webHidden/>
          </w:rPr>
          <w:fldChar w:fldCharType="separate"/>
        </w:r>
        <w:r w:rsidR="00304C12">
          <w:rPr>
            <w:webHidden/>
          </w:rPr>
          <w:t>3</w:t>
        </w:r>
        <w:r w:rsidR="002364E8">
          <w:rPr>
            <w:webHidden/>
          </w:rPr>
          <w:fldChar w:fldCharType="end"/>
        </w:r>
      </w:hyperlink>
    </w:p>
    <w:p w14:paraId="060DB141" w14:textId="003A9B7A" w:rsidR="00CB33BF" w:rsidRDefault="00CB33BF" w:rsidP="00CB33BF">
      <w:pPr>
        <w:rPr>
          <w:rFonts w:cs="Arial"/>
        </w:rPr>
      </w:pPr>
      <w:r w:rsidRPr="00CA1006">
        <w:rPr>
          <w:rFonts w:cs="Arial"/>
        </w:rPr>
        <w:fldChar w:fldCharType="end"/>
      </w:r>
    </w:p>
    <w:p w14:paraId="067D8D38" w14:textId="556C05A6" w:rsidR="00586AF2" w:rsidRDefault="00586AF2" w:rsidP="00CB33BF">
      <w:pPr>
        <w:rPr>
          <w:rFonts w:cs="Arial"/>
        </w:rPr>
      </w:pPr>
    </w:p>
    <w:p w14:paraId="2C218A2C" w14:textId="02553A72" w:rsidR="00586AF2" w:rsidRDefault="00586AF2" w:rsidP="00CB33BF">
      <w:pPr>
        <w:rPr>
          <w:rFonts w:cs="Arial"/>
        </w:rPr>
      </w:pPr>
    </w:p>
    <w:p w14:paraId="1AAFD353" w14:textId="7A5C8126" w:rsidR="00586AF2" w:rsidRDefault="00586AF2" w:rsidP="00CB33BF">
      <w:pPr>
        <w:rPr>
          <w:rFonts w:cs="Arial"/>
        </w:rPr>
      </w:pPr>
    </w:p>
    <w:p w14:paraId="674DDC8D" w14:textId="77777777" w:rsidR="00372724" w:rsidRDefault="00372724" w:rsidP="00CB33BF">
      <w:bookmarkStart w:id="29" w:name="_GoBack"/>
      <w:bookmarkEnd w:id="29"/>
    </w:p>
    <w:sectPr w:rsidR="00372724" w:rsidSect="00582B80"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371D7" w14:textId="77777777" w:rsidR="00F477CB" w:rsidRDefault="00F477CB">
      <w:r>
        <w:separator/>
      </w:r>
    </w:p>
  </w:endnote>
  <w:endnote w:type="continuationSeparator" w:id="0">
    <w:p w14:paraId="524457C7" w14:textId="77777777" w:rsidR="00F477CB" w:rsidRDefault="00F4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6B5D5" w14:textId="6392FE46" w:rsidR="008558B8" w:rsidRDefault="008558B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C00C23">
      <w:rPr>
        <w:noProof/>
      </w:rPr>
      <w:t>2</w:t>
    </w:r>
    <w:r>
      <w:fldChar w:fldCharType="end"/>
    </w:r>
  </w:p>
  <w:p w14:paraId="0DEA93B5" w14:textId="77777777" w:rsidR="008558B8" w:rsidRDefault="008558B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84C3D" w14:textId="77777777" w:rsidR="00F477CB" w:rsidRDefault="00F477CB">
      <w:r>
        <w:separator/>
      </w:r>
    </w:p>
  </w:footnote>
  <w:footnote w:type="continuationSeparator" w:id="0">
    <w:p w14:paraId="42541CA6" w14:textId="77777777" w:rsidR="00F477CB" w:rsidRDefault="00F47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E631" w14:textId="6B4A58AB" w:rsidR="00E251D4" w:rsidRPr="00E251D4" w:rsidRDefault="00E251D4" w:rsidP="00E251D4">
    <w:pPr>
      <w:pStyle w:val="Hlavika"/>
      <w:pBdr>
        <w:bottom w:val="single" w:sz="4" w:space="1" w:color="auto"/>
      </w:pBdr>
      <w:rPr>
        <w:rFonts w:ascii="Arial" w:hAnsi="Arial" w:cs="Arial"/>
        <w:i/>
        <w:iCs/>
      </w:rPr>
    </w:pPr>
    <w:r>
      <w:rPr>
        <w:rFonts w:ascii="Arial" w:hAnsi="Arial" w:cs="Arial"/>
        <w:i/>
        <w:iCs/>
      </w:rPr>
      <w:t xml:space="preserve">Príkaz ministra č. </w:t>
    </w:r>
    <w:r w:rsidR="00C23978">
      <w:rPr>
        <w:rFonts w:ascii="Arial" w:hAnsi="Arial" w:cs="Arial"/>
        <w:i/>
        <w:iCs/>
      </w:rPr>
      <w:t>43</w:t>
    </w:r>
    <w:r w:rsidR="00960693">
      <w:rPr>
        <w:rFonts w:ascii="Arial" w:hAnsi="Arial" w:cs="Arial"/>
        <w:i/>
        <w:iCs/>
      </w:rPr>
      <w:t>/</w:t>
    </w:r>
    <w:r w:rsidR="003A2183">
      <w:rPr>
        <w:rFonts w:ascii="Arial" w:hAnsi="Arial" w:cs="Arial"/>
        <w:i/>
        <w:iCs/>
      </w:rPr>
      <w:t>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9BB2A" w14:textId="7A52FCBB" w:rsidR="00582B80" w:rsidRPr="00BC0080" w:rsidRDefault="00E251D4" w:rsidP="00E251D4">
    <w:pPr>
      <w:pStyle w:val="Nzov"/>
      <w:pBdr>
        <w:bottom w:val="single" w:sz="4" w:space="1" w:color="auto"/>
      </w:pBdr>
      <w:rPr>
        <w:rFonts w:ascii="Arial" w:hAnsi="Arial" w:cs="Arial"/>
        <w:sz w:val="24"/>
        <w:szCs w:val="24"/>
      </w:rPr>
    </w:pPr>
    <w:r w:rsidRPr="00BC0080">
      <w:rPr>
        <w:rFonts w:ascii="Arial" w:hAnsi="Arial" w:cs="Arial"/>
        <w:sz w:val="24"/>
        <w:szCs w:val="24"/>
      </w:rPr>
      <w:t>Ministerstvo školstva, výskumu</w:t>
    </w:r>
    <w:r w:rsidR="00BC0080" w:rsidRPr="00BC0080">
      <w:rPr>
        <w:rFonts w:ascii="Arial" w:hAnsi="Arial" w:cs="Arial"/>
        <w:sz w:val="24"/>
        <w:szCs w:val="24"/>
      </w:rPr>
      <w:t xml:space="preserve">, vývoja </w:t>
    </w:r>
    <w:r w:rsidRPr="00BC0080">
      <w:rPr>
        <w:rFonts w:ascii="Arial" w:hAnsi="Arial" w:cs="Arial"/>
        <w:sz w:val="24"/>
        <w:szCs w:val="24"/>
      </w:rPr>
      <w:t>a </w:t>
    </w:r>
    <w:r w:rsidR="00BC0080" w:rsidRPr="00BC0080">
      <w:rPr>
        <w:rFonts w:ascii="Arial" w:hAnsi="Arial" w:cs="Arial"/>
        <w:sz w:val="24"/>
        <w:szCs w:val="24"/>
      </w:rPr>
      <w:t>mládeže</w:t>
    </w:r>
    <w:r w:rsidRPr="00BC0080">
      <w:rPr>
        <w:rFonts w:ascii="Arial" w:hAnsi="Arial" w:cs="Arial"/>
        <w:sz w:val="24"/>
        <w:szCs w:val="24"/>
      </w:rPr>
      <w:t xml:space="preserve">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704A5"/>
    <w:multiLevelType w:val="multilevel"/>
    <w:tmpl w:val="E2AED734"/>
    <w:lvl w:ilvl="0">
      <w:start w:val="1"/>
      <w:numFmt w:val="decimal"/>
      <w:lvlText w:val="(%1)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0662034D"/>
    <w:multiLevelType w:val="hybridMultilevel"/>
    <w:tmpl w:val="4130339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A52C37"/>
    <w:multiLevelType w:val="hybridMultilevel"/>
    <w:tmpl w:val="E80A7824"/>
    <w:lvl w:ilvl="0" w:tplc="8C6CB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66C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9CD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90D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C47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B2F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10C4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FC2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FA5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B4F625F"/>
    <w:multiLevelType w:val="hybridMultilevel"/>
    <w:tmpl w:val="D85A776E"/>
    <w:lvl w:ilvl="0" w:tplc="372883C6">
      <w:start w:val="1"/>
      <w:numFmt w:val="decimal"/>
      <w:pStyle w:val="priloha"/>
      <w:lvlText w:val="Príloha č. %1: "/>
      <w:lvlJc w:val="left"/>
      <w:pPr>
        <w:tabs>
          <w:tab w:val="num" w:pos="2836"/>
        </w:tabs>
        <w:ind w:left="2836" w:hanging="1418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  <w:rPr>
        <w:rFonts w:cs="Times New Roman"/>
      </w:rPr>
    </w:lvl>
  </w:abstractNum>
  <w:abstractNum w:abstractNumId="4" w15:restartNumberingAfterBreak="0">
    <w:nsid w:val="249F107E"/>
    <w:multiLevelType w:val="hybridMultilevel"/>
    <w:tmpl w:val="AA5897EC"/>
    <w:lvl w:ilvl="0" w:tplc="149E2E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B6829"/>
    <w:multiLevelType w:val="hybridMultilevel"/>
    <w:tmpl w:val="AA5897EC"/>
    <w:lvl w:ilvl="0" w:tplc="149E2E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C03F8"/>
    <w:multiLevelType w:val="hybridMultilevel"/>
    <w:tmpl w:val="9BA46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97A79"/>
    <w:multiLevelType w:val="hybridMultilevel"/>
    <w:tmpl w:val="94B2E2C8"/>
    <w:lvl w:ilvl="0" w:tplc="041B000F">
      <w:start w:val="1"/>
      <w:numFmt w:val="decimal"/>
      <w:lvlText w:val="%1."/>
      <w:lvlJc w:val="left"/>
      <w:pPr>
        <w:ind w:left="47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8" w15:restartNumberingAfterBreak="0">
    <w:nsid w:val="391B7748"/>
    <w:multiLevelType w:val="hybridMultilevel"/>
    <w:tmpl w:val="3A24D290"/>
    <w:lvl w:ilvl="0" w:tplc="16CC04B6">
      <w:start w:val="1"/>
      <w:numFmt w:val="decimal"/>
      <w:lvlText w:val="(%1)"/>
      <w:lvlJc w:val="left"/>
      <w:pPr>
        <w:ind w:left="510" w:hanging="51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9EB3294"/>
    <w:multiLevelType w:val="hybridMultilevel"/>
    <w:tmpl w:val="408E0272"/>
    <w:lvl w:ilvl="0" w:tplc="13866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9EA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9A7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3885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2C7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38D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BA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C2E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B24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705F00"/>
    <w:multiLevelType w:val="hybridMultilevel"/>
    <w:tmpl w:val="FEBC2D7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0F95D36"/>
    <w:multiLevelType w:val="multilevel"/>
    <w:tmpl w:val="4516EF9C"/>
    <w:lvl w:ilvl="0">
      <w:start w:val="1"/>
      <w:numFmt w:val="decimal"/>
      <w:lvlText w:val="Čl. %1"/>
      <w:lvlJc w:val="left"/>
      <w:pPr>
        <w:tabs>
          <w:tab w:val="num" w:pos="5823"/>
        </w:tabs>
        <w:ind w:firstLine="113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363"/>
        </w:tabs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57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12" w15:restartNumberingAfterBreak="0">
    <w:nsid w:val="45824FB0"/>
    <w:multiLevelType w:val="hybridMultilevel"/>
    <w:tmpl w:val="D28828A4"/>
    <w:lvl w:ilvl="0" w:tplc="37A63676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z w:val="3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93C7C"/>
    <w:multiLevelType w:val="hybridMultilevel"/>
    <w:tmpl w:val="987418A2"/>
    <w:lvl w:ilvl="0" w:tplc="A13C24F0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AEC708B"/>
    <w:multiLevelType w:val="hybridMultilevel"/>
    <w:tmpl w:val="7DFE1FF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"/>
  </w:num>
  <w:num w:numId="27">
    <w:abstractNumId w:val="7"/>
  </w:num>
  <w:num w:numId="28">
    <w:abstractNumId w:val="11"/>
  </w:num>
  <w:num w:numId="29">
    <w:abstractNumId w:val="3"/>
  </w:num>
  <w:num w:numId="30">
    <w:abstractNumId w:val="4"/>
  </w:num>
  <w:num w:numId="31">
    <w:abstractNumId w:val="14"/>
  </w:num>
  <w:num w:numId="32">
    <w:abstractNumId w:val="5"/>
  </w:num>
  <w:num w:numId="33">
    <w:abstractNumId w:val="12"/>
  </w:num>
  <w:num w:numId="34">
    <w:abstractNumId w:val="13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205"/>
    <w:rsid w:val="00000077"/>
    <w:rsid w:val="00001167"/>
    <w:rsid w:val="00002664"/>
    <w:rsid w:val="00005F02"/>
    <w:rsid w:val="00006DE0"/>
    <w:rsid w:val="000076DC"/>
    <w:rsid w:val="000102A8"/>
    <w:rsid w:val="000108EA"/>
    <w:rsid w:val="00012E04"/>
    <w:rsid w:val="00024301"/>
    <w:rsid w:val="0002697B"/>
    <w:rsid w:val="0002757B"/>
    <w:rsid w:val="00027EE6"/>
    <w:rsid w:val="0003386A"/>
    <w:rsid w:val="00034C37"/>
    <w:rsid w:val="00036AEE"/>
    <w:rsid w:val="000422C7"/>
    <w:rsid w:val="00042F59"/>
    <w:rsid w:val="000443B6"/>
    <w:rsid w:val="00044F36"/>
    <w:rsid w:val="00046D65"/>
    <w:rsid w:val="000476CE"/>
    <w:rsid w:val="00051664"/>
    <w:rsid w:val="00061F94"/>
    <w:rsid w:val="000627DB"/>
    <w:rsid w:val="00062C5A"/>
    <w:rsid w:val="00064B32"/>
    <w:rsid w:val="00067E76"/>
    <w:rsid w:val="000764E8"/>
    <w:rsid w:val="0007684A"/>
    <w:rsid w:val="000814A7"/>
    <w:rsid w:val="00083F75"/>
    <w:rsid w:val="00090979"/>
    <w:rsid w:val="000915AC"/>
    <w:rsid w:val="000929AF"/>
    <w:rsid w:val="00097B2B"/>
    <w:rsid w:val="000B1F22"/>
    <w:rsid w:val="000B5988"/>
    <w:rsid w:val="000C05C1"/>
    <w:rsid w:val="000C288E"/>
    <w:rsid w:val="000C582A"/>
    <w:rsid w:val="000C61E1"/>
    <w:rsid w:val="000D426E"/>
    <w:rsid w:val="000D6E2B"/>
    <w:rsid w:val="000E45D4"/>
    <w:rsid w:val="000F172F"/>
    <w:rsid w:val="000F2D85"/>
    <w:rsid w:val="000F3683"/>
    <w:rsid w:val="000F63C1"/>
    <w:rsid w:val="000F7D80"/>
    <w:rsid w:val="00101530"/>
    <w:rsid w:val="00102404"/>
    <w:rsid w:val="0010360A"/>
    <w:rsid w:val="00103B1C"/>
    <w:rsid w:val="00103CD5"/>
    <w:rsid w:val="00104CAB"/>
    <w:rsid w:val="00105FCA"/>
    <w:rsid w:val="00114C5D"/>
    <w:rsid w:val="0011602C"/>
    <w:rsid w:val="00116B3B"/>
    <w:rsid w:val="00125E23"/>
    <w:rsid w:val="0013100A"/>
    <w:rsid w:val="001326B0"/>
    <w:rsid w:val="00134FA4"/>
    <w:rsid w:val="00135C24"/>
    <w:rsid w:val="00137833"/>
    <w:rsid w:val="00142EFE"/>
    <w:rsid w:val="0014500D"/>
    <w:rsid w:val="001458BC"/>
    <w:rsid w:val="001470F6"/>
    <w:rsid w:val="00147352"/>
    <w:rsid w:val="001513B2"/>
    <w:rsid w:val="00152AC4"/>
    <w:rsid w:val="00152BF0"/>
    <w:rsid w:val="00156622"/>
    <w:rsid w:val="0015679E"/>
    <w:rsid w:val="00157917"/>
    <w:rsid w:val="00160C6F"/>
    <w:rsid w:val="001679C1"/>
    <w:rsid w:val="00167E28"/>
    <w:rsid w:val="00170A60"/>
    <w:rsid w:val="001719A1"/>
    <w:rsid w:val="0017684C"/>
    <w:rsid w:val="00182807"/>
    <w:rsid w:val="00182BA2"/>
    <w:rsid w:val="0018567D"/>
    <w:rsid w:val="00186498"/>
    <w:rsid w:val="00186597"/>
    <w:rsid w:val="001870A2"/>
    <w:rsid w:val="001906C7"/>
    <w:rsid w:val="00193370"/>
    <w:rsid w:val="001940E0"/>
    <w:rsid w:val="0019502F"/>
    <w:rsid w:val="001963AE"/>
    <w:rsid w:val="00197850"/>
    <w:rsid w:val="001A0D16"/>
    <w:rsid w:val="001A2A3B"/>
    <w:rsid w:val="001A5F7B"/>
    <w:rsid w:val="001A6142"/>
    <w:rsid w:val="001B0B38"/>
    <w:rsid w:val="001B3BC2"/>
    <w:rsid w:val="001B492F"/>
    <w:rsid w:val="001B4B15"/>
    <w:rsid w:val="001B55FB"/>
    <w:rsid w:val="001B65B3"/>
    <w:rsid w:val="001B79A9"/>
    <w:rsid w:val="001B7E05"/>
    <w:rsid w:val="001C0496"/>
    <w:rsid w:val="001C1C29"/>
    <w:rsid w:val="001C6205"/>
    <w:rsid w:val="001C7FB2"/>
    <w:rsid w:val="001D1947"/>
    <w:rsid w:val="001D266C"/>
    <w:rsid w:val="001D69E1"/>
    <w:rsid w:val="001E0F04"/>
    <w:rsid w:val="001E1DFB"/>
    <w:rsid w:val="001E4CFD"/>
    <w:rsid w:val="001E5B8B"/>
    <w:rsid w:val="001E6888"/>
    <w:rsid w:val="001E6D3A"/>
    <w:rsid w:val="001F213D"/>
    <w:rsid w:val="001F413E"/>
    <w:rsid w:val="001F456D"/>
    <w:rsid w:val="001F63C4"/>
    <w:rsid w:val="00205605"/>
    <w:rsid w:val="00207F69"/>
    <w:rsid w:val="00207F8F"/>
    <w:rsid w:val="0021095B"/>
    <w:rsid w:val="00210D21"/>
    <w:rsid w:val="00210DB5"/>
    <w:rsid w:val="002132F9"/>
    <w:rsid w:val="00213FA8"/>
    <w:rsid w:val="002149A1"/>
    <w:rsid w:val="00216206"/>
    <w:rsid w:val="00220F2C"/>
    <w:rsid w:val="00223BD3"/>
    <w:rsid w:val="00224F09"/>
    <w:rsid w:val="002252E5"/>
    <w:rsid w:val="00227449"/>
    <w:rsid w:val="00227DF4"/>
    <w:rsid w:val="002363D3"/>
    <w:rsid w:val="002364E8"/>
    <w:rsid w:val="00237B89"/>
    <w:rsid w:val="00251ED4"/>
    <w:rsid w:val="00254DD1"/>
    <w:rsid w:val="0025622C"/>
    <w:rsid w:val="00263D1C"/>
    <w:rsid w:val="002643C2"/>
    <w:rsid w:val="002664C1"/>
    <w:rsid w:val="002667C9"/>
    <w:rsid w:val="00266C9F"/>
    <w:rsid w:val="00270882"/>
    <w:rsid w:val="00271CC6"/>
    <w:rsid w:val="00271E9A"/>
    <w:rsid w:val="002775D0"/>
    <w:rsid w:val="00277661"/>
    <w:rsid w:val="002776A9"/>
    <w:rsid w:val="00287F36"/>
    <w:rsid w:val="00293C56"/>
    <w:rsid w:val="00297FB9"/>
    <w:rsid w:val="002A0641"/>
    <w:rsid w:val="002A43B4"/>
    <w:rsid w:val="002A6894"/>
    <w:rsid w:val="002A6BBE"/>
    <w:rsid w:val="002B03EE"/>
    <w:rsid w:val="002B0E09"/>
    <w:rsid w:val="002B5137"/>
    <w:rsid w:val="002B56CE"/>
    <w:rsid w:val="002C0174"/>
    <w:rsid w:val="002C17DC"/>
    <w:rsid w:val="002C21EF"/>
    <w:rsid w:val="002C4E79"/>
    <w:rsid w:val="002C7061"/>
    <w:rsid w:val="002D0120"/>
    <w:rsid w:val="002D1962"/>
    <w:rsid w:val="002D1F1E"/>
    <w:rsid w:val="002E4119"/>
    <w:rsid w:val="002E457E"/>
    <w:rsid w:val="002E513F"/>
    <w:rsid w:val="002E518D"/>
    <w:rsid w:val="002F0E84"/>
    <w:rsid w:val="002F3194"/>
    <w:rsid w:val="002F502E"/>
    <w:rsid w:val="002F74E7"/>
    <w:rsid w:val="00300ACA"/>
    <w:rsid w:val="003013F3"/>
    <w:rsid w:val="00302AAF"/>
    <w:rsid w:val="00303B9C"/>
    <w:rsid w:val="003048BD"/>
    <w:rsid w:val="00304C12"/>
    <w:rsid w:val="00314CA0"/>
    <w:rsid w:val="003156A3"/>
    <w:rsid w:val="003200E4"/>
    <w:rsid w:val="00327710"/>
    <w:rsid w:val="00330171"/>
    <w:rsid w:val="00330991"/>
    <w:rsid w:val="00333DF8"/>
    <w:rsid w:val="003356F6"/>
    <w:rsid w:val="00335C1B"/>
    <w:rsid w:val="003410A2"/>
    <w:rsid w:val="00342EA8"/>
    <w:rsid w:val="00343B43"/>
    <w:rsid w:val="003445B0"/>
    <w:rsid w:val="00346D2B"/>
    <w:rsid w:val="00350FDC"/>
    <w:rsid w:val="00352951"/>
    <w:rsid w:val="00354023"/>
    <w:rsid w:val="00356015"/>
    <w:rsid w:val="00356D08"/>
    <w:rsid w:val="0036161D"/>
    <w:rsid w:val="00364FAA"/>
    <w:rsid w:val="003664C3"/>
    <w:rsid w:val="00367A77"/>
    <w:rsid w:val="00367A7D"/>
    <w:rsid w:val="00372724"/>
    <w:rsid w:val="003742F9"/>
    <w:rsid w:val="003756CC"/>
    <w:rsid w:val="00380462"/>
    <w:rsid w:val="00380FB1"/>
    <w:rsid w:val="00381F9E"/>
    <w:rsid w:val="003823E2"/>
    <w:rsid w:val="00384449"/>
    <w:rsid w:val="0038492E"/>
    <w:rsid w:val="00390FE3"/>
    <w:rsid w:val="00392365"/>
    <w:rsid w:val="00394A9D"/>
    <w:rsid w:val="00394E8C"/>
    <w:rsid w:val="0039697F"/>
    <w:rsid w:val="003974C8"/>
    <w:rsid w:val="003A129C"/>
    <w:rsid w:val="003A2183"/>
    <w:rsid w:val="003A3BF0"/>
    <w:rsid w:val="003A41F3"/>
    <w:rsid w:val="003A663B"/>
    <w:rsid w:val="003A6916"/>
    <w:rsid w:val="003B33A5"/>
    <w:rsid w:val="003B6714"/>
    <w:rsid w:val="003B74C6"/>
    <w:rsid w:val="003C3012"/>
    <w:rsid w:val="003D102A"/>
    <w:rsid w:val="003D6B50"/>
    <w:rsid w:val="003D7906"/>
    <w:rsid w:val="003E0437"/>
    <w:rsid w:val="003E2BE1"/>
    <w:rsid w:val="003E3DEA"/>
    <w:rsid w:val="003E7ED7"/>
    <w:rsid w:val="003F0839"/>
    <w:rsid w:val="003F540D"/>
    <w:rsid w:val="003F555A"/>
    <w:rsid w:val="003F5A61"/>
    <w:rsid w:val="003F7A5D"/>
    <w:rsid w:val="00401B16"/>
    <w:rsid w:val="00402C91"/>
    <w:rsid w:val="00403912"/>
    <w:rsid w:val="00404A74"/>
    <w:rsid w:val="00407978"/>
    <w:rsid w:val="0041545B"/>
    <w:rsid w:val="0041644B"/>
    <w:rsid w:val="004200F6"/>
    <w:rsid w:val="004242C7"/>
    <w:rsid w:val="0042484E"/>
    <w:rsid w:val="00426302"/>
    <w:rsid w:val="00432C49"/>
    <w:rsid w:val="0043332D"/>
    <w:rsid w:val="00433819"/>
    <w:rsid w:val="0044090B"/>
    <w:rsid w:val="00442007"/>
    <w:rsid w:val="004429D4"/>
    <w:rsid w:val="00452FC6"/>
    <w:rsid w:val="004552BF"/>
    <w:rsid w:val="00457680"/>
    <w:rsid w:val="00460585"/>
    <w:rsid w:val="00462274"/>
    <w:rsid w:val="00462395"/>
    <w:rsid w:val="004649BE"/>
    <w:rsid w:val="00465AA2"/>
    <w:rsid w:val="00467522"/>
    <w:rsid w:val="0047561E"/>
    <w:rsid w:val="00476B88"/>
    <w:rsid w:val="00477A8A"/>
    <w:rsid w:val="00480B87"/>
    <w:rsid w:val="00483C71"/>
    <w:rsid w:val="00486247"/>
    <w:rsid w:val="00492EA0"/>
    <w:rsid w:val="00494BC9"/>
    <w:rsid w:val="0049666D"/>
    <w:rsid w:val="0049724E"/>
    <w:rsid w:val="00497634"/>
    <w:rsid w:val="004A162D"/>
    <w:rsid w:val="004A2FFB"/>
    <w:rsid w:val="004A318E"/>
    <w:rsid w:val="004B0233"/>
    <w:rsid w:val="004B23BC"/>
    <w:rsid w:val="004B3A76"/>
    <w:rsid w:val="004B4A04"/>
    <w:rsid w:val="004B5C23"/>
    <w:rsid w:val="004B7795"/>
    <w:rsid w:val="004C0B38"/>
    <w:rsid w:val="004C1E84"/>
    <w:rsid w:val="004C25D7"/>
    <w:rsid w:val="004C39D3"/>
    <w:rsid w:val="004C604D"/>
    <w:rsid w:val="004D1259"/>
    <w:rsid w:val="004D51BB"/>
    <w:rsid w:val="004E2921"/>
    <w:rsid w:val="004F0649"/>
    <w:rsid w:val="00504D08"/>
    <w:rsid w:val="00504E7E"/>
    <w:rsid w:val="00511125"/>
    <w:rsid w:val="005139A3"/>
    <w:rsid w:val="00520723"/>
    <w:rsid w:val="005247C4"/>
    <w:rsid w:val="00524BCE"/>
    <w:rsid w:val="00525176"/>
    <w:rsid w:val="00540C69"/>
    <w:rsid w:val="00544BA4"/>
    <w:rsid w:val="00554865"/>
    <w:rsid w:val="00555FD7"/>
    <w:rsid w:val="0055656F"/>
    <w:rsid w:val="0056673A"/>
    <w:rsid w:val="00566EAC"/>
    <w:rsid w:val="005672FD"/>
    <w:rsid w:val="00567F9D"/>
    <w:rsid w:val="00571F31"/>
    <w:rsid w:val="00574FA7"/>
    <w:rsid w:val="00581300"/>
    <w:rsid w:val="005819D1"/>
    <w:rsid w:val="00582B80"/>
    <w:rsid w:val="00583271"/>
    <w:rsid w:val="00585C3B"/>
    <w:rsid w:val="00586AF2"/>
    <w:rsid w:val="005912EB"/>
    <w:rsid w:val="005967D7"/>
    <w:rsid w:val="00597636"/>
    <w:rsid w:val="005A0AF0"/>
    <w:rsid w:val="005A25BD"/>
    <w:rsid w:val="005A4144"/>
    <w:rsid w:val="005A6E1C"/>
    <w:rsid w:val="005B0F61"/>
    <w:rsid w:val="005B4E6D"/>
    <w:rsid w:val="005B79D0"/>
    <w:rsid w:val="005C4BA9"/>
    <w:rsid w:val="005D053B"/>
    <w:rsid w:val="005D0843"/>
    <w:rsid w:val="005D323D"/>
    <w:rsid w:val="005D3B42"/>
    <w:rsid w:val="005D55B5"/>
    <w:rsid w:val="005D6961"/>
    <w:rsid w:val="005F3423"/>
    <w:rsid w:val="005F3799"/>
    <w:rsid w:val="005F4EA8"/>
    <w:rsid w:val="005F6C79"/>
    <w:rsid w:val="005F72A0"/>
    <w:rsid w:val="00602694"/>
    <w:rsid w:val="00604027"/>
    <w:rsid w:val="0060606A"/>
    <w:rsid w:val="006118BA"/>
    <w:rsid w:val="00614A14"/>
    <w:rsid w:val="00616445"/>
    <w:rsid w:val="00616EBE"/>
    <w:rsid w:val="006170FE"/>
    <w:rsid w:val="006206C1"/>
    <w:rsid w:val="006302A5"/>
    <w:rsid w:val="00633CC3"/>
    <w:rsid w:val="00640566"/>
    <w:rsid w:val="006422BA"/>
    <w:rsid w:val="00642FC0"/>
    <w:rsid w:val="00644600"/>
    <w:rsid w:val="00647BB8"/>
    <w:rsid w:val="006506AD"/>
    <w:rsid w:val="006506F2"/>
    <w:rsid w:val="00652438"/>
    <w:rsid w:val="00657EC3"/>
    <w:rsid w:val="00670777"/>
    <w:rsid w:val="0067172C"/>
    <w:rsid w:val="0067329B"/>
    <w:rsid w:val="00673E33"/>
    <w:rsid w:val="00681B74"/>
    <w:rsid w:val="00684D39"/>
    <w:rsid w:val="00685A27"/>
    <w:rsid w:val="00691A1E"/>
    <w:rsid w:val="00692CD9"/>
    <w:rsid w:val="00693B67"/>
    <w:rsid w:val="0069449D"/>
    <w:rsid w:val="006A0CF2"/>
    <w:rsid w:val="006A195D"/>
    <w:rsid w:val="006A28B8"/>
    <w:rsid w:val="006A35D8"/>
    <w:rsid w:val="006A54C6"/>
    <w:rsid w:val="006A6915"/>
    <w:rsid w:val="006B2557"/>
    <w:rsid w:val="006B32F2"/>
    <w:rsid w:val="006B4A23"/>
    <w:rsid w:val="006B4FF9"/>
    <w:rsid w:val="006B634A"/>
    <w:rsid w:val="006B711E"/>
    <w:rsid w:val="006B7646"/>
    <w:rsid w:val="006C4798"/>
    <w:rsid w:val="006D32AC"/>
    <w:rsid w:val="006D54F7"/>
    <w:rsid w:val="006D7FCB"/>
    <w:rsid w:val="006F4869"/>
    <w:rsid w:val="006F5F96"/>
    <w:rsid w:val="006F7D8D"/>
    <w:rsid w:val="00700F23"/>
    <w:rsid w:val="00705D26"/>
    <w:rsid w:val="00707C72"/>
    <w:rsid w:val="00714913"/>
    <w:rsid w:val="00722FA5"/>
    <w:rsid w:val="00724507"/>
    <w:rsid w:val="0072490D"/>
    <w:rsid w:val="007300EB"/>
    <w:rsid w:val="007311FF"/>
    <w:rsid w:val="007323C3"/>
    <w:rsid w:val="007327ED"/>
    <w:rsid w:val="00737B88"/>
    <w:rsid w:val="007439AB"/>
    <w:rsid w:val="0074452E"/>
    <w:rsid w:val="00750FDA"/>
    <w:rsid w:val="00753706"/>
    <w:rsid w:val="0075379A"/>
    <w:rsid w:val="00755ABA"/>
    <w:rsid w:val="00757D2E"/>
    <w:rsid w:val="007608FD"/>
    <w:rsid w:val="00763825"/>
    <w:rsid w:val="00764741"/>
    <w:rsid w:val="007657DE"/>
    <w:rsid w:val="007658C4"/>
    <w:rsid w:val="007703B3"/>
    <w:rsid w:val="00770D9C"/>
    <w:rsid w:val="00776C33"/>
    <w:rsid w:val="007775F3"/>
    <w:rsid w:val="00777EF2"/>
    <w:rsid w:val="007821FB"/>
    <w:rsid w:val="0078399B"/>
    <w:rsid w:val="00784109"/>
    <w:rsid w:val="00787011"/>
    <w:rsid w:val="007870DE"/>
    <w:rsid w:val="00790DA0"/>
    <w:rsid w:val="00791532"/>
    <w:rsid w:val="007915FE"/>
    <w:rsid w:val="00794A02"/>
    <w:rsid w:val="007A2942"/>
    <w:rsid w:val="007A380C"/>
    <w:rsid w:val="007A5218"/>
    <w:rsid w:val="007A6E7E"/>
    <w:rsid w:val="007B6F36"/>
    <w:rsid w:val="007B787C"/>
    <w:rsid w:val="007C2329"/>
    <w:rsid w:val="007C59F9"/>
    <w:rsid w:val="007C60E0"/>
    <w:rsid w:val="007C6A81"/>
    <w:rsid w:val="007C6AD7"/>
    <w:rsid w:val="007D43EA"/>
    <w:rsid w:val="007D514F"/>
    <w:rsid w:val="007E1356"/>
    <w:rsid w:val="007E1677"/>
    <w:rsid w:val="007E195C"/>
    <w:rsid w:val="007E5BEE"/>
    <w:rsid w:val="007F4DBB"/>
    <w:rsid w:val="007F6039"/>
    <w:rsid w:val="00807203"/>
    <w:rsid w:val="0081132F"/>
    <w:rsid w:val="00814C70"/>
    <w:rsid w:val="00820A36"/>
    <w:rsid w:val="008210F1"/>
    <w:rsid w:val="00821C2C"/>
    <w:rsid w:val="00821C96"/>
    <w:rsid w:val="008235AF"/>
    <w:rsid w:val="00827173"/>
    <w:rsid w:val="00830B18"/>
    <w:rsid w:val="008318E9"/>
    <w:rsid w:val="008323CA"/>
    <w:rsid w:val="0083442E"/>
    <w:rsid w:val="0083539E"/>
    <w:rsid w:val="00842AD2"/>
    <w:rsid w:val="00844637"/>
    <w:rsid w:val="00846FA5"/>
    <w:rsid w:val="0085569F"/>
    <w:rsid w:val="008558B8"/>
    <w:rsid w:val="00855BEA"/>
    <w:rsid w:val="00862D9A"/>
    <w:rsid w:val="0086394C"/>
    <w:rsid w:val="00871A68"/>
    <w:rsid w:val="00872328"/>
    <w:rsid w:val="0087394A"/>
    <w:rsid w:val="008751FE"/>
    <w:rsid w:val="00883359"/>
    <w:rsid w:val="00883611"/>
    <w:rsid w:val="00883B25"/>
    <w:rsid w:val="008854D3"/>
    <w:rsid w:val="008868AC"/>
    <w:rsid w:val="00886D68"/>
    <w:rsid w:val="008914A9"/>
    <w:rsid w:val="008A02B1"/>
    <w:rsid w:val="008A4633"/>
    <w:rsid w:val="008A4DA7"/>
    <w:rsid w:val="008A73E5"/>
    <w:rsid w:val="008B4647"/>
    <w:rsid w:val="008B5947"/>
    <w:rsid w:val="008B7ED4"/>
    <w:rsid w:val="008C501A"/>
    <w:rsid w:val="008C5B36"/>
    <w:rsid w:val="008C6F51"/>
    <w:rsid w:val="008D2120"/>
    <w:rsid w:val="008D30A2"/>
    <w:rsid w:val="008D444B"/>
    <w:rsid w:val="008D62C6"/>
    <w:rsid w:val="008D68BC"/>
    <w:rsid w:val="008D6F65"/>
    <w:rsid w:val="008E1525"/>
    <w:rsid w:val="008E60A2"/>
    <w:rsid w:val="00900A9B"/>
    <w:rsid w:val="00900CEB"/>
    <w:rsid w:val="00901C9B"/>
    <w:rsid w:val="00903423"/>
    <w:rsid w:val="00907738"/>
    <w:rsid w:val="00913953"/>
    <w:rsid w:val="0091449D"/>
    <w:rsid w:val="00914A95"/>
    <w:rsid w:val="009171CD"/>
    <w:rsid w:val="009216E8"/>
    <w:rsid w:val="00921B1E"/>
    <w:rsid w:val="00922AD3"/>
    <w:rsid w:val="009232FD"/>
    <w:rsid w:val="0092330B"/>
    <w:rsid w:val="00924476"/>
    <w:rsid w:val="009326CA"/>
    <w:rsid w:val="00932A02"/>
    <w:rsid w:val="00934233"/>
    <w:rsid w:val="009362FF"/>
    <w:rsid w:val="0093713C"/>
    <w:rsid w:val="00937185"/>
    <w:rsid w:val="00940BEA"/>
    <w:rsid w:val="00941F5F"/>
    <w:rsid w:val="00942D1F"/>
    <w:rsid w:val="00945082"/>
    <w:rsid w:val="0095134B"/>
    <w:rsid w:val="00952179"/>
    <w:rsid w:val="00953494"/>
    <w:rsid w:val="009538A6"/>
    <w:rsid w:val="00955E4E"/>
    <w:rsid w:val="00960693"/>
    <w:rsid w:val="00965042"/>
    <w:rsid w:val="00965100"/>
    <w:rsid w:val="0096527A"/>
    <w:rsid w:val="0096703B"/>
    <w:rsid w:val="009713C2"/>
    <w:rsid w:val="009760EF"/>
    <w:rsid w:val="00976174"/>
    <w:rsid w:val="009829B5"/>
    <w:rsid w:val="00993445"/>
    <w:rsid w:val="009974EA"/>
    <w:rsid w:val="009A324E"/>
    <w:rsid w:val="009A5F25"/>
    <w:rsid w:val="009B254E"/>
    <w:rsid w:val="009B3DE9"/>
    <w:rsid w:val="009B5C03"/>
    <w:rsid w:val="009C3588"/>
    <w:rsid w:val="009C6FA2"/>
    <w:rsid w:val="009D086A"/>
    <w:rsid w:val="009D0B27"/>
    <w:rsid w:val="009D32C8"/>
    <w:rsid w:val="009D4646"/>
    <w:rsid w:val="009D54EF"/>
    <w:rsid w:val="009E76A9"/>
    <w:rsid w:val="009E7997"/>
    <w:rsid w:val="009F0326"/>
    <w:rsid w:val="009F23C4"/>
    <w:rsid w:val="009F4D8B"/>
    <w:rsid w:val="009F6E2C"/>
    <w:rsid w:val="00A00228"/>
    <w:rsid w:val="00A05CC9"/>
    <w:rsid w:val="00A14449"/>
    <w:rsid w:val="00A204AB"/>
    <w:rsid w:val="00A21471"/>
    <w:rsid w:val="00A21DA8"/>
    <w:rsid w:val="00A228A3"/>
    <w:rsid w:val="00A22BCA"/>
    <w:rsid w:val="00A23051"/>
    <w:rsid w:val="00A24503"/>
    <w:rsid w:val="00A265E6"/>
    <w:rsid w:val="00A3186D"/>
    <w:rsid w:val="00A31ECF"/>
    <w:rsid w:val="00A3279B"/>
    <w:rsid w:val="00A32931"/>
    <w:rsid w:val="00A36E85"/>
    <w:rsid w:val="00A3743E"/>
    <w:rsid w:val="00A436AE"/>
    <w:rsid w:val="00A43CDE"/>
    <w:rsid w:val="00A448A8"/>
    <w:rsid w:val="00A44DFD"/>
    <w:rsid w:val="00A5348E"/>
    <w:rsid w:val="00A56148"/>
    <w:rsid w:val="00A56186"/>
    <w:rsid w:val="00A562B5"/>
    <w:rsid w:val="00A62A62"/>
    <w:rsid w:val="00A65629"/>
    <w:rsid w:val="00A658D8"/>
    <w:rsid w:val="00A65C2A"/>
    <w:rsid w:val="00A704F0"/>
    <w:rsid w:val="00A71C24"/>
    <w:rsid w:val="00A7435C"/>
    <w:rsid w:val="00A75FFC"/>
    <w:rsid w:val="00A80266"/>
    <w:rsid w:val="00A84207"/>
    <w:rsid w:val="00A911C8"/>
    <w:rsid w:val="00A9492E"/>
    <w:rsid w:val="00A95E94"/>
    <w:rsid w:val="00A96806"/>
    <w:rsid w:val="00A96F37"/>
    <w:rsid w:val="00AA07D6"/>
    <w:rsid w:val="00AA1D38"/>
    <w:rsid w:val="00AB0653"/>
    <w:rsid w:val="00AB0918"/>
    <w:rsid w:val="00AB285D"/>
    <w:rsid w:val="00AC0CA0"/>
    <w:rsid w:val="00AC4089"/>
    <w:rsid w:val="00AC5627"/>
    <w:rsid w:val="00AC6116"/>
    <w:rsid w:val="00AC6904"/>
    <w:rsid w:val="00AC6C45"/>
    <w:rsid w:val="00AD2BCE"/>
    <w:rsid w:val="00AD3303"/>
    <w:rsid w:val="00AD3793"/>
    <w:rsid w:val="00AE0062"/>
    <w:rsid w:val="00AE1A84"/>
    <w:rsid w:val="00AE1EDA"/>
    <w:rsid w:val="00AE2A36"/>
    <w:rsid w:val="00AF08C7"/>
    <w:rsid w:val="00AF0B5A"/>
    <w:rsid w:val="00AF332C"/>
    <w:rsid w:val="00AF4E5B"/>
    <w:rsid w:val="00AF6CDC"/>
    <w:rsid w:val="00B01B6B"/>
    <w:rsid w:val="00B01E12"/>
    <w:rsid w:val="00B04CFC"/>
    <w:rsid w:val="00B05765"/>
    <w:rsid w:val="00B05F58"/>
    <w:rsid w:val="00B06EBD"/>
    <w:rsid w:val="00B0788E"/>
    <w:rsid w:val="00B1295A"/>
    <w:rsid w:val="00B14344"/>
    <w:rsid w:val="00B14AAE"/>
    <w:rsid w:val="00B226EB"/>
    <w:rsid w:val="00B27430"/>
    <w:rsid w:val="00B329FB"/>
    <w:rsid w:val="00B348A3"/>
    <w:rsid w:val="00B3513C"/>
    <w:rsid w:val="00B422A7"/>
    <w:rsid w:val="00B42383"/>
    <w:rsid w:val="00B45179"/>
    <w:rsid w:val="00B4761E"/>
    <w:rsid w:val="00B51DDC"/>
    <w:rsid w:val="00B61798"/>
    <w:rsid w:val="00B61AB5"/>
    <w:rsid w:val="00B6245A"/>
    <w:rsid w:val="00B666E8"/>
    <w:rsid w:val="00B7045B"/>
    <w:rsid w:val="00B70D12"/>
    <w:rsid w:val="00B73A0E"/>
    <w:rsid w:val="00B856A0"/>
    <w:rsid w:val="00B867C0"/>
    <w:rsid w:val="00B86F63"/>
    <w:rsid w:val="00B903C0"/>
    <w:rsid w:val="00BA03E6"/>
    <w:rsid w:val="00BA080D"/>
    <w:rsid w:val="00BA1DE4"/>
    <w:rsid w:val="00BA2967"/>
    <w:rsid w:val="00BA393B"/>
    <w:rsid w:val="00BA4435"/>
    <w:rsid w:val="00BA5627"/>
    <w:rsid w:val="00BA5AC7"/>
    <w:rsid w:val="00BA77CA"/>
    <w:rsid w:val="00BA77E9"/>
    <w:rsid w:val="00BC0080"/>
    <w:rsid w:val="00BC1314"/>
    <w:rsid w:val="00BC3FFA"/>
    <w:rsid w:val="00BC4509"/>
    <w:rsid w:val="00BD2252"/>
    <w:rsid w:val="00BD2B19"/>
    <w:rsid w:val="00BD2D09"/>
    <w:rsid w:val="00BE08A5"/>
    <w:rsid w:val="00BE3938"/>
    <w:rsid w:val="00BE6103"/>
    <w:rsid w:val="00BE7249"/>
    <w:rsid w:val="00BE7363"/>
    <w:rsid w:val="00BF2E15"/>
    <w:rsid w:val="00BF4665"/>
    <w:rsid w:val="00BF502F"/>
    <w:rsid w:val="00BF7E08"/>
    <w:rsid w:val="00C00C23"/>
    <w:rsid w:val="00C01ED1"/>
    <w:rsid w:val="00C02937"/>
    <w:rsid w:val="00C04E4C"/>
    <w:rsid w:val="00C05135"/>
    <w:rsid w:val="00C05C0F"/>
    <w:rsid w:val="00C07951"/>
    <w:rsid w:val="00C10EFB"/>
    <w:rsid w:val="00C13ED7"/>
    <w:rsid w:val="00C144D9"/>
    <w:rsid w:val="00C15048"/>
    <w:rsid w:val="00C16197"/>
    <w:rsid w:val="00C23978"/>
    <w:rsid w:val="00C37805"/>
    <w:rsid w:val="00C37916"/>
    <w:rsid w:val="00C37E06"/>
    <w:rsid w:val="00C41B27"/>
    <w:rsid w:val="00C44BE0"/>
    <w:rsid w:val="00C55D26"/>
    <w:rsid w:val="00C61612"/>
    <w:rsid w:val="00C62267"/>
    <w:rsid w:val="00C666E9"/>
    <w:rsid w:val="00C70D11"/>
    <w:rsid w:val="00C73A94"/>
    <w:rsid w:val="00C75201"/>
    <w:rsid w:val="00C770CC"/>
    <w:rsid w:val="00C805E0"/>
    <w:rsid w:val="00C808A9"/>
    <w:rsid w:val="00C82939"/>
    <w:rsid w:val="00C85A08"/>
    <w:rsid w:val="00C879C9"/>
    <w:rsid w:val="00C90926"/>
    <w:rsid w:val="00C912D4"/>
    <w:rsid w:val="00C934ED"/>
    <w:rsid w:val="00C94058"/>
    <w:rsid w:val="00C9485C"/>
    <w:rsid w:val="00C94F19"/>
    <w:rsid w:val="00C94F95"/>
    <w:rsid w:val="00CA1FBF"/>
    <w:rsid w:val="00CA4068"/>
    <w:rsid w:val="00CA4603"/>
    <w:rsid w:val="00CA470E"/>
    <w:rsid w:val="00CA5F4C"/>
    <w:rsid w:val="00CA6CE4"/>
    <w:rsid w:val="00CB26E3"/>
    <w:rsid w:val="00CB33BF"/>
    <w:rsid w:val="00CB367F"/>
    <w:rsid w:val="00CB47E8"/>
    <w:rsid w:val="00CB50EC"/>
    <w:rsid w:val="00CB511F"/>
    <w:rsid w:val="00CC0A19"/>
    <w:rsid w:val="00CC1B48"/>
    <w:rsid w:val="00CC4FA5"/>
    <w:rsid w:val="00CC5C9D"/>
    <w:rsid w:val="00CD1F13"/>
    <w:rsid w:val="00CD610D"/>
    <w:rsid w:val="00CD7315"/>
    <w:rsid w:val="00CE4523"/>
    <w:rsid w:val="00CF0D34"/>
    <w:rsid w:val="00CF50A3"/>
    <w:rsid w:val="00CF526A"/>
    <w:rsid w:val="00CF5C48"/>
    <w:rsid w:val="00D00C3C"/>
    <w:rsid w:val="00D02018"/>
    <w:rsid w:val="00D032A2"/>
    <w:rsid w:val="00D0369D"/>
    <w:rsid w:val="00D05470"/>
    <w:rsid w:val="00D0563A"/>
    <w:rsid w:val="00D16C44"/>
    <w:rsid w:val="00D260D0"/>
    <w:rsid w:val="00D328AC"/>
    <w:rsid w:val="00D32AA3"/>
    <w:rsid w:val="00D3425D"/>
    <w:rsid w:val="00D355DA"/>
    <w:rsid w:val="00D37F37"/>
    <w:rsid w:val="00D416A7"/>
    <w:rsid w:val="00D417B6"/>
    <w:rsid w:val="00D43EED"/>
    <w:rsid w:val="00D44D5C"/>
    <w:rsid w:val="00D46D26"/>
    <w:rsid w:val="00D50D2A"/>
    <w:rsid w:val="00D55302"/>
    <w:rsid w:val="00D6006D"/>
    <w:rsid w:val="00D63B2D"/>
    <w:rsid w:val="00D642AE"/>
    <w:rsid w:val="00D655F7"/>
    <w:rsid w:val="00D65B09"/>
    <w:rsid w:val="00D7101C"/>
    <w:rsid w:val="00D72565"/>
    <w:rsid w:val="00D737AC"/>
    <w:rsid w:val="00D77902"/>
    <w:rsid w:val="00D81FFE"/>
    <w:rsid w:val="00D82963"/>
    <w:rsid w:val="00D836C5"/>
    <w:rsid w:val="00D84D6D"/>
    <w:rsid w:val="00D8737F"/>
    <w:rsid w:val="00D87A10"/>
    <w:rsid w:val="00D9094C"/>
    <w:rsid w:val="00D90C92"/>
    <w:rsid w:val="00D91483"/>
    <w:rsid w:val="00D91B61"/>
    <w:rsid w:val="00D97B72"/>
    <w:rsid w:val="00DA21A3"/>
    <w:rsid w:val="00DA41B0"/>
    <w:rsid w:val="00DA5A85"/>
    <w:rsid w:val="00DA6F74"/>
    <w:rsid w:val="00DB16C5"/>
    <w:rsid w:val="00DB23CB"/>
    <w:rsid w:val="00DB7917"/>
    <w:rsid w:val="00DC0475"/>
    <w:rsid w:val="00DC059E"/>
    <w:rsid w:val="00DC3327"/>
    <w:rsid w:val="00DD490E"/>
    <w:rsid w:val="00DD5F62"/>
    <w:rsid w:val="00DD6286"/>
    <w:rsid w:val="00DD6AB1"/>
    <w:rsid w:val="00DE0CCD"/>
    <w:rsid w:val="00DE1BAA"/>
    <w:rsid w:val="00DE1E22"/>
    <w:rsid w:val="00DE21ED"/>
    <w:rsid w:val="00DE28EC"/>
    <w:rsid w:val="00DE3ED0"/>
    <w:rsid w:val="00DE56A1"/>
    <w:rsid w:val="00DE75B8"/>
    <w:rsid w:val="00DF03B8"/>
    <w:rsid w:val="00DF4E8C"/>
    <w:rsid w:val="00DF4FCA"/>
    <w:rsid w:val="00DF557C"/>
    <w:rsid w:val="00DF5E56"/>
    <w:rsid w:val="00DF6601"/>
    <w:rsid w:val="00E02032"/>
    <w:rsid w:val="00E037CE"/>
    <w:rsid w:val="00E038E1"/>
    <w:rsid w:val="00E05ACE"/>
    <w:rsid w:val="00E154EC"/>
    <w:rsid w:val="00E2114A"/>
    <w:rsid w:val="00E21F48"/>
    <w:rsid w:val="00E24CEA"/>
    <w:rsid w:val="00E24E91"/>
    <w:rsid w:val="00E251D4"/>
    <w:rsid w:val="00E26823"/>
    <w:rsid w:val="00E31FDD"/>
    <w:rsid w:val="00E32436"/>
    <w:rsid w:val="00E34FCB"/>
    <w:rsid w:val="00E351B1"/>
    <w:rsid w:val="00E369EA"/>
    <w:rsid w:val="00E42973"/>
    <w:rsid w:val="00E46D97"/>
    <w:rsid w:val="00E47705"/>
    <w:rsid w:val="00E522CA"/>
    <w:rsid w:val="00E5339F"/>
    <w:rsid w:val="00E551F5"/>
    <w:rsid w:val="00E55636"/>
    <w:rsid w:val="00E61DB3"/>
    <w:rsid w:val="00E6494A"/>
    <w:rsid w:val="00E66404"/>
    <w:rsid w:val="00E66E3E"/>
    <w:rsid w:val="00E7502E"/>
    <w:rsid w:val="00E8040F"/>
    <w:rsid w:val="00E837E4"/>
    <w:rsid w:val="00E84F2D"/>
    <w:rsid w:val="00E87B9E"/>
    <w:rsid w:val="00E87DF3"/>
    <w:rsid w:val="00E90745"/>
    <w:rsid w:val="00E91A87"/>
    <w:rsid w:val="00E935E9"/>
    <w:rsid w:val="00E94DB2"/>
    <w:rsid w:val="00E95801"/>
    <w:rsid w:val="00E96E1D"/>
    <w:rsid w:val="00EA0B7B"/>
    <w:rsid w:val="00EA2632"/>
    <w:rsid w:val="00EA29A6"/>
    <w:rsid w:val="00EA3690"/>
    <w:rsid w:val="00EA58AF"/>
    <w:rsid w:val="00EA5B24"/>
    <w:rsid w:val="00EA5D4C"/>
    <w:rsid w:val="00EB350D"/>
    <w:rsid w:val="00EB47ED"/>
    <w:rsid w:val="00EB64BC"/>
    <w:rsid w:val="00EB7D7B"/>
    <w:rsid w:val="00EC00F0"/>
    <w:rsid w:val="00EC1142"/>
    <w:rsid w:val="00EC312B"/>
    <w:rsid w:val="00EC40AC"/>
    <w:rsid w:val="00ED14D4"/>
    <w:rsid w:val="00ED1934"/>
    <w:rsid w:val="00ED68AD"/>
    <w:rsid w:val="00ED7E9B"/>
    <w:rsid w:val="00EE0132"/>
    <w:rsid w:val="00EE6C66"/>
    <w:rsid w:val="00EF1384"/>
    <w:rsid w:val="00EF4BDB"/>
    <w:rsid w:val="00EF622A"/>
    <w:rsid w:val="00EF67FF"/>
    <w:rsid w:val="00F00B87"/>
    <w:rsid w:val="00F01280"/>
    <w:rsid w:val="00F018F2"/>
    <w:rsid w:val="00F03248"/>
    <w:rsid w:val="00F054A6"/>
    <w:rsid w:val="00F0561D"/>
    <w:rsid w:val="00F1230E"/>
    <w:rsid w:val="00F1658B"/>
    <w:rsid w:val="00F20884"/>
    <w:rsid w:val="00F22006"/>
    <w:rsid w:val="00F22A3A"/>
    <w:rsid w:val="00F25DCC"/>
    <w:rsid w:val="00F263D9"/>
    <w:rsid w:val="00F31EFC"/>
    <w:rsid w:val="00F32C4B"/>
    <w:rsid w:val="00F340BF"/>
    <w:rsid w:val="00F36523"/>
    <w:rsid w:val="00F36BB3"/>
    <w:rsid w:val="00F37317"/>
    <w:rsid w:val="00F41B1D"/>
    <w:rsid w:val="00F43FA8"/>
    <w:rsid w:val="00F477CB"/>
    <w:rsid w:val="00F47B37"/>
    <w:rsid w:val="00F513F3"/>
    <w:rsid w:val="00F52E65"/>
    <w:rsid w:val="00F555CC"/>
    <w:rsid w:val="00F63940"/>
    <w:rsid w:val="00F64811"/>
    <w:rsid w:val="00F65D5F"/>
    <w:rsid w:val="00F71D81"/>
    <w:rsid w:val="00F71E52"/>
    <w:rsid w:val="00F753D3"/>
    <w:rsid w:val="00F76335"/>
    <w:rsid w:val="00F76BAA"/>
    <w:rsid w:val="00F77A00"/>
    <w:rsid w:val="00F81EAD"/>
    <w:rsid w:val="00F82A97"/>
    <w:rsid w:val="00F84992"/>
    <w:rsid w:val="00F9377E"/>
    <w:rsid w:val="00F94EF9"/>
    <w:rsid w:val="00F9624D"/>
    <w:rsid w:val="00F97D34"/>
    <w:rsid w:val="00FA3648"/>
    <w:rsid w:val="00FA3EE8"/>
    <w:rsid w:val="00FA633E"/>
    <w:rsid w:val="00FA72CA"/>
    <w:rsid w:val="00FA7E98"/>
    <w:rsid w:val="00FB2B44"/>
    <w:rsid w:val="00FB3F37"/>
    <w:rsid w:val="00FB588B"/>
    <w:rsid w:val="00FB7C1B"/>
    <w:rsid w:val="00FC2EFF"/>
    <w:rsid w:val="00FC5D13"/>
    <w:rsid w:val="00FC6FEF"/>
    <w:rsid w:val="00FC78B8"/>
    <w:rsid w:val="00FD0E09"/>
    <w:rsid w:val="00FD4AA3"/>
    <w:rsid w:val="00FE1809"/>
    <w:rsid w:val="00FE1E73"/>
    <w:rsid w:val="00FE21BA"/>
    <w:rsid w:val="00FE2255"/>
    <w:rsid w:val="00FE310B"/>
    <w:rsid w:val="00FE5425"/>
    <w:rsid w:val="00FE5EC1"/>
    <w:rsid w:val="00FF012A"/>
    <w:rsid w:val="00FF0554"/>
    <w:rsid w:val="00FF1549"/>
    <w:rsid w:val="00FF18F8"/>
    <w:rsid w:val="00FF33CB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85CAA2"/>
  <w14:defaultImageDpi w14:val="0"/>
  <w15:docId w15:val="{FDFC7113-5D8D-4C69-A1CE-5E15F92E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sid w:val="00932A02"/>
    <w:pPr>
      <w:jc w:val="both"/>
    </w:pPr>
    <w:rPr>
      <w:color w:val="000000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widowControl w:val="0"/>
      <w:spacing w:before="120" w:after="120"/>
      <w:jc w:val="center"/>
      <w:outlineLvl w:val="0"/>
    </w:pPr>
    <w:rPr>
      <w:rFonts w:cs="Arial"/>
      <w:b/>
      <w:bCs/>
      <w:sz w:val="28"/>
      <w:szCs w:val="28"/>
    </w:rPr>
  </w:style>
  <w:style w:type="paragraph" w:styleId="Nadpis2">
    <w:name w:val="heading 2"/>
    <w:basedOn w:val="Normlny"/>
    <w:next w:val="Nadpis3"/>
    <w:link w:val="Nadpis2Char"/>
    <w:uiPriority w:val="9"/>
    <w:qFormat/>
    <w:pPr>
      <w:keepNext/>
      <w:spacing w:before="240" w:after="240"/>
      <w:jc w:val="center"/>
      <w:outlineLvl w:val="1"/>
    </w:pPr>
    <w:rPr>
      <w:rFonts w:cs="Arial"/>
      <w:b/>
      <w:bCs/>
      <w:iCs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"/>
    <w:qFormat/>
    <w:pPr>
      <w:keepNext/>
      <w:spacing w:before="240"/>
      <w:outlineLvl w:val="2"/>
    </w:pPr>
    <w:rPr>
      <w:rFonts w:cs="Arial"/>
      <w:bCs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color w:val="000000"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locked/>
    <w:rPr>
      <w:rFonts w:cs="Arial"/>
      <w:b/>
      <w:bCs/>
      <w:color w:val="000000"/>
      <w:sz w:val="26"/>
      <w:szCs w:val="26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color w:val="000000"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color w:val="000000"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color w:val="000000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color w:val="000000"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color w:val="000000"/>
      <w:sz w:val="22"/>
      <w:szCs w:val="22"/>
    </w:rPr>
  </w:style>
  <w:style w:type="paragraph" w:customStyle="1" w:styleId="gestorsktvar">
    <w:name w:val="gestorský útvar"/>
    <w:basedOn w:val="Normlny"/>
    <w:next w:val="Normlny"/>
    <w:pPr>
      <w:spacing w:before="240" w:after="240"/>
    </w:pPr>
    <w:rPr>
      <w:sz w:val="20"/>
    </w:rPr>
  </w:style>
  <w:style w:type="paragraph" w:styleId="Obsah1">
    <w:name w:val="toc 1"/>
    <w:basedOn w:val="Normlny"/>
    <w:next w:val="Normlny"/>
    <w:uiPriority w:val="39"/>
    <w:rsid w:val="00684D39"/>
    <w:pPr>
      <w:tabs>
        <w:tab w:val="right" w:leader="dot" w:pos="9060"/>
      </w:tabs>
      <w:spacing w:after="240"/>
      <w:jc w:val="left"/>
    </w:pPr>
    <w:rPr>
      <w:b/>
      <w:caps/>
      <w:noProof/>
    </w:rPr>
  </w:style>
  <w:style w:type="paragraph" w:styleId="Obsah3">
    <w:name w:val="toc 3"/>
    <w:basedOn w:val="Normlny"/>
    <w:next w:val="Normlny"/>
    <w:autoRedefine/>
    <w:uiPriority w:val="39"/>
    <w:rsid w:val="00AE2A36"/>
    <w:pPr>
      <w:tabs>
        <w:tab w:val="left" w:pos="851"/>
        <w:tab w:val="right" w:leader="dot" w:pos="9060"/>
      </w:tabs>
      <w:jc w:val="left"/>
    </w:pPr>
    <w:rPr>
      <w:rFonts w:ascii="Arial" w:hAnsi="Arial" w:cs="Arial"/>
      <w:noProof/>
      <w:color w:val="auto"/>
      <w:sz w:val="20"/>
      <w:szCs w:val="20"/>
    </w:rPr>
  </w:style>
  <w:style w:type="paragraph" w:customStyle="1" w:styleId="odsek">
    <w:name w:val="odsek"/>
    <w:basedOn w:val="Normlny"/>
    <w:uiPriority w:val="99"/>
    <w:qFormat/>
    <w:rsid w:val="00FF0554"/>
    <w:pPr>
      <w:tabs>
        <w:tab w:val="left" w:pos="510"/>
      </w:tabs>
      <w:spacing w:after="120"/>
    </w:p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color w:val="000000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color w:val="000000"/>
    </w:rPr>
  </w:style>
  <w:style w:type="paragraph" w:styleId="Hlavika">
    <w:name w:val="header"/>
    <w:basedOn w:val="Normlny"/>
    <w:link w:val="HlavikaChar"/>
    <w:uiPriority w:val="99"/>
    <w:pPr>
      <w:jc w:val="center"/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color w:val="000000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color w:val="000000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Obsah2">
    <w:name w:val="toc 2"/>
    <w:basedOn w:val="Normlny"/>
    <w:next w:val="Normlny"/>
    <w:uiPriority w:val="39"/>
    <w:pPr>
      <w:spacing w:before="240"/>
      <w:jc w:val="left"/>
    </w:pPr>
    <w:rPr>
      <w:b/>
      <w:sz w:val="20"/>
    </w:rPr>
  </w:style>
  <w:style w:type="character" w:styleId="Hypertextovprepojenie">
    <w:name w:val="Hyperlink"/>
    <w:basedOn w:val="Predvolenpsmoodseku"/>
    <w:uiPriority w:val="99"/>
    <w:rPr>
      <w:rFonts w:cs="Times New Roman"/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C808A9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color w:val="000000"/>
    </w:rPr>
  </w:style>
  <w:style w:type="paragraph" w:customStyle="1" w:styleId="lnok">
    <w:name w:val="článok"/>
    <w:basedOn w:val="Normlny"/>
    <w:next w:val="odsek"/>
    <w:uiPriority w:val="99"/>
    <w:pPr>
      <w:spacing w:before="120" w:after="240"/>
      <w:jc w:val="center"/>
    </w:pPr>
    <w:rPr>
      <w:b/>
      <w:sz w:val="26"/>
      <w:szCs w:val="26"/>
    </w:rPr>
  </w:style>
  <w:style w:type="character" w:styleId="Odkaznapoznmkupodiarou">
    <w:name w:val="footnote reference"/>
    <w:basedOn w:val="Predvolenpsmoodseku"/>
    <w:uiPriority w:val="99"/>
    <w:semiHidden/>
    <w:rsid w:val="00C808A9"/>
    <w:rPr>
      <w:rFonts w:cs="Times New Roman"/>
      <w:vertAlign w:val="superscript"/>
    </w:rPr>
  </w:style>
  <w:style w:type="paragraph" w:customStyle="1" w:styleId="odsekChar">
    <w:name w:val="odsek Char"/>
    <w:basedOn w:val="Normlny"/>
    <w:rsid w:val="00462274"/>
  </w:style>
  <w:style w:type="paragraph" w:customStyle="1" w:styleId="text">
    <w:name w:val="text"/>
    <w:basedOn w:val="Normlny"/>
    <w:rsid w:val="00D032A2"/>
    <w:pPr>
      <w:spacing w:after="120"/>
      <w:ind w:firstLine="510"/>
    </w:pPr>
    <w:rPr>
      <w:rFonts w:ascii="Arial" w:hAnsi="Arial"/>
    </w:rPr>
  </w:style>
  <w:style w:type="paragraph" w:styleId="Odsekzoznamu">
    <w:name w:val="List Paragraph"/>
    <w:basedOn w:val="Normlny"/>
    <w:uiPriority w:val="34"/>
    <w:qFormat/>
    <w:rsid w:val="00CA4603"/>
    <w:pPr>
      <w:ind w:left="708"/>
    </w:pPr>
  </w:style>
  <w:style w:type="table" w:styleId="Mriekatabuky">
    <w:name w:val="Table Grid"/>
    <w:basedOn w:val="Normlnatabuka"/>
    <w:uiPriority w:val="59"/>
    <w:rsid w:val="00FA3EE8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ha">
    <w:name w:val="priloha"/>
    <w:basedOn w:val="Normlny"/>
    <w:rsid w:val="00F36BB3"/>
    <w:pPr>
      <w:numPr>
        <w:numId w:val="29"/>
      </w:numPr>
      <w:tabs>
        <w:tab w:val="num" w:pos="1418"/>
      </w:tabs>
      <w:spacing w:after="120"/>
      <w:ind w:left="1418"/>
      <w:jc w:val="left"/>
    </w:pPr>
    <w:rPr>
      <w:rFonts w:ascii="Arial" w:hAnsi="Arial"/>
    </w:rPr>
  </w:style>
  <w:style w:type="paragraph" w:styleId="Nzov">
    <w:name w:val="Title"/>
    <w:basedOn w:val="Normlny"/>
    <w:next w:val="Normlny"/>
    <w:link w:val="NzovChar"/>
    <w:uiPriority w:val="10"/>
    <w:qFormat/>
    <w:rsid w:val="00E251D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E251D4"/>
    <w:rPr>
      <w:rFonts w:asciiTheme="majorHAnsi" w:eastAsiaTheme="majorEastAsia" w:hAnsiTheme="majorHAnsi" w:cs="Times New Roman"/>
      <w:b/>
      <w:bCs/>
      <w:color w:val="000000"/>
      <w:kern w:val="28"/>
      <w:sz w:val="32"/>
      <w:szCs w:val="32"/>
      <w:lang w:bidi="ar-SA"/>
    </w:rPr>
  </w:style>
  <w:style w:type="paragraph" w:styleId="Hlavikaobsahu">
    <w:name w:val="TOC Heading"/>
    <w:basedOn w:val="Nadpis1"/>
    <w:next w:val="Normlny"/>
    <w:uiPriority w:val="39"/>
    <w:unhideWhenUsed/>
    <w:qFormat/>
    <w:rsid w:val="00D328AC"/>
    <w:pPr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Vrazn">
    <w:name w:val="Strong"/>
    <w:basedOn w:val="Predvolenpsmoodseku"/>
    <w:uiPriority w:val="22"/>
    <w:qFormat/>
    <w:rsid w:val="00CB511F"/>
    <w:rPr>
      <w:b/>
      <w:bCs/>
    </w:rPr>
  </w:style>
  <w:style w:type="paragraph" w:styleId="Revzia">
    <w:name w:val="Revision"/>
    <w:hidden/>
    <w:uiPriority w:val="99"/>
    <w:semiHidden/>
    <w:rsid w:val="00105FCA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3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3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3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8-2004-I-priloha-c-2-sablona%20na%20pisanie%20predpisov%20MS%20SR%20v%20MS%20Word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gr. Mária Hlavatá"/>
    <f:field ref="FSCFOLIO_1_1001_FieldCurrentDate" text="1.9.2026 7:41"/>
    <f:field ref="objvalidfrom" date="" text="" edit="true"/>
    <f:field ref="objvalidto" date="" text=""/>
    <f:field ref="FSCFOLIO_1_1001_FieldReleasedVersionDate" text=""/>
    <f:field ref="FSCFOLIO_1_1001_FieldReleasedVersionNr" text=""/>
    <f:field ref="CCAPRECONFIG_15_1001_Objektname" text="PM_43_2026_Komisia_vyhodnocovanie_ziadosti_dotacie"/>
    <f:field ref="objname" text="PM_43_2026_Komisia_vyhodnocovanie_ziadosti_dotacie" edit="true"/>
    <f:field ref="objsubject" text="" edit="true"/>
    <f:field ref="objcreatedby" text="Klenovičová Čamborová, Barbora, Mgr."/>
    <f:field ref="objcreatedat" date="2026-08-18T10:12:50" text="18.8.2026 10:12:50"/>
    <f:field ref="objchangedby" text="Lysáková, Jana, Mgr."/>
    <f:field ref="objmodifiedat" date="2026-08-28T14:21:02" text="28.8.2026 14:21:02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3BE110E-78ED-405E-9C4C-598949DD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8-2004-I-priloha-c-2-sablona na pisanie predpisov MS SR v MS Word</Template>
  <TotalTime>84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školstva Slovenskej republiky</vt:lpstr>
    </vt:vector>
  </TitlesOfParts>
  <Company>MSSR, BRATISLAVA, SK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školstva Slovenskej republiky</dc:title>
  <dc:subject/>
  <dc:creator>Karol Bergmann</dc:creator>
  <cp:keywords/>
  <dc:description/>
  <cp:lastModifiedBy>Hlavatá Mária</cp:lastModifiedBy>
  <cp:revision>38</cp:revision>
  <cp:lastPrinted>2026-08-20T09:05:00Z</cp:lastPrinted>
  <dcterms:created xsi:type="dcterms:W3CDTF">2026-04-21T07:48:00Z</dcterms:created>
  <dcterms:modified xsi:type="dcterms:W3CDTF">2026-09-01T05:41:00Z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SVVM@103.510:popisVeci">
    <vt:lpwstr/>
  </property>
  <property fmtid="{D5CDD505-2E9C-101B-9397-08002B2CF9AE}" pid="3" name="FSC#SKMSVVM@103.510:pokynyPreExpediciu">
    <vt:lpwstr/>
  </property>
  <property fmtid="{D5CDD505-2E9C-101B-9397-08002B2CF9AE}" pid="4" name="FSC#SKMSVVM@103.510:DO_schvalovatel1">
    <vt:lpwstr/>
  </property>
  <property fmtid="{D5CDD505-2E9C-101B-9397-08002B2CF9AE}" pid="5" name="FSC#SKMSVVM@103.510:DO_schvalovatel2">
    <vt:lpwstr/>
  </property>
  <property fmtid="{D5CDD505-2E9C-101B-9397-08002B2CF9AE}" pid="6" name="FSC#SKMSVVM@103.510:DO_schvalovatel3">
    <vt:lpwstr/>
  </property>
  <property fmtid="{D5CDD505-2E9C-101B-9397-08002B2CF9AE}" pid="7" name="FSC#SKMSVVM@103.510:DO_schvalovatel4">
    <vt:lpwstr/>
  </property>
  <property fmtid="{D5CDD505-2E9C-101B-9397-08002B2CF9AE}" pid="8" name="FSC#SKMSVVM@103.510:DO_schvalovatel5">
    <vt:lpwstr/>
  </property>
  <property fmtid="{D5CDD505-2E9C-101B-9397-08002B2CF9AE}" pid="9" name="FSC#SKMSVVM@103.510:DO_schvalovatel6">
    <vt:lpwstr/>
  </property>
  <property fmtid="{D5CDD505-2E9C-101B-9397-08002B2CF9AE}" pid="10" name="FSC#SKMSVVM@103.510:DO_schvalovatel7">
    <vt:lpwstr/>
  </property>
  <property fmtid="{D5CDD505-2E9C-101B-9397-08002B2CF9AE}" pid="11" name="FSC#SKMSVVM@103.510:DO_schvalovatel8">
    <vt:lpwstr/>
  </property>
  <property fmtid="{D5CDD505-2E9C-101B-9397-08002B2CF9AE}" pid="12" name="FSC#SKMSVVM@103.510:DO_schvalovatel9">
    <vt:lpwstr/>
  </property>
  <property fmtid="{D5CDD505-2E9C-101B-9397-08002B2CF9AE}" pid="13" name="FSC#SKMSVVM@103.510:DO_schvalovatel10">
    <vt:lpwstr/>
  </property>
  <property fmtid="{D5CDD505-2E9C-101B-9397-08002B2CF9AE}" pid="14" name="FSC#SKMSVVM@103.510:DO_schvalovatel11">
    <vt:lpwstr/>
  </property>
  <property fmtid="{D5CDD505-2E9C-101B-9397-08002B2CF9AE}" pid="15" name="FSC#SKMSVVM@103.510:DO_schvalovatel12">
    <vt:lpwstr/>
  </property>
  <property fmtid="{D5CDD505-2E9C-101B-9397-08002B2CF9AE}" pid="16" name="FSC#SKMSVVM@103.510:DO_schvalovatel13">
    <vt:lpwstr/>
  </property>
  <property fmtid="{D5CDD505-2E9C-101B-9397-08002B2CF9AE}" pid="17" name="FSC#SKMSVVM@103.510:DO_stupen_dov_zaznam">
    <vt:lpwstr/>
  </property>
  <property fmtid="{D5CDD505-2E9C-101B-9397-08002B2CF9AE}" pid="18" name="FSC#SKMSVVM@103.510:NAD_CisloVPK">
    <vt:lpwstr/>
  </property>
  <property fmtid="{D5CDD505-2E9C-101B-9397-08002B2CF9AE}" pid="19" name="FSC#SKMSVVM@103.510:NAD_CisloVU">
    <vt:lpwstr/>
  </property>
  <property fmtid="{D5CDD505-2E9C-101B-9397-08002B2CF9AE}" pid="20" name="FSC#SKMSVVM@103.510:NAD_NaseCislo">
    <vt:lpwstr/>
  </property>
  <property fmtid="{D5CDD505-2E9C-101B-9397-08002B2CF9AE}" pid="21" name="FSC#SKMSVVM@103.510:NAD_VPKNaseCislo">
    <vt:lpwstr/>
  </property>
  <property fmtid="{D5CDD505-2E9C-101B-9397-08002B2CF9AE}" pid="22" name="FSC#SKMSVVM@103.510:NAD_TypNAD">
    <vt:lpwstr/>
  </property>
  <property fmtid="{D5CDD505-2E9C-101B-9397-08002B2CF9AE}" pid="23" name="FSC#SKMSVVM@103.510:NAD_TypPokynu">
    <vt:lpwstr/>
  </property>
  <property fmtid="{D5CDD505-2E9C-101B-9397-08002B2CF9AE}" pid="24" name="FSC#SKMSVVM@103.510:NAD_TypPrikazu">
    <vt:lpwstr/>
  </property>
  <property fmtid="{D5CDD505-2E9C-101B-9397-08002B2CF9AE}" pid="25" name="FSC#SKMSVVM@103.510:NAD_TypPoriadku">
    <vt:lpwstr/>
  </property>
  <property fmtid="{D5CDD505-2E9C-101B-9397-08002B2CF9AE}" pid="26" name="FSC#SKMSVVM@103.510:NAD_Gestor2OU">
    <vt:lpwstr/>
  </property>
  <property fmtid="{D5CDD505-2E9C-101B-9397-08002B2CF9AE}" pid="27" name="FSC#SKMSVVM@103.510:NAD_SpolGestor">
    <vt:lpwstr/>
  </property>
  <property fmtid="{D5CDD505-2E9C-101B-9397-08002B2CF9AE}" pid="28" name="FSC#SKMSVVM@103.510:NAD_SpolGestorFunkcia">
    <vt:lpwstr/>
  </property>
  <property fmtid="{D5CDD505-2E9C-101B-9397-08002B2CF9AE}" pid="29" name="FSC#SKMSVVM@103.510:NAD_SpolGestorOU">
    <vt:lpwstr/>
  </property>
  <property fmtid="{D5CDD505-2E9C-101B-9397-08002B2CF9AE}" pid="30" name="FSC#SKMSVVM@103.510:NAD_Prilohy">
    <vt:lpwstr/>
  </property>
  <property fmtid="{D5CDD505-2E9C-101B-9397-08002B2CF9AE}" pid="31" name="FSC#SKMSVVM@103.510:NAD_VUUzneVladyDat">
    <vt:lpwstr/>
  </property>
  <property fmtid="{D5CDD505-2E9C-101B-9397-08002B2CF9AE}" pid="32" name="FSC#SKMSVVM@103.510:NAD_VUUzneVladyCis">
    <vt:lpwstr/>
  </property>
  <property fmtid="{D5CDD505-2E9C-101B-9397-08002B2CF9AE}" pid="33" name="FSC#SKMSVVM@103.510:NAD_VUPor_CisloUzn">
    <vt:lpwstr/>
  </property>
  <property fmtid="{D5CDD505-2E9C-101B-9397-08002B2CF9AE}" pid="34" name="FSC#SKMSVVM@103.510:NAD_CisloINtimatu">
    <vt:lpwstr/>
  </property>
  <property fmtid="{D5CDD505-2E9C-101B-9397-08002B2CF9AE}" pid="35" name="FSC#SKMSVVM@103.510:NAD_IntDatumVydania">
    <vt:lpwstr/>
  </property>
  <property fmtid="{D5CDD505-2E9C-101B-9397-08002B2CF9AE}" pid="36" name="FSC#SKMSVVM@103.510:NAD_IntcisloPrik_listu">
    <vt:lpwstr/>
  </property>
  <property fmtid="{D5CDD505-2E9C-101B-9397-08002B2CF9AE}" pid="37" name="FSC#SKMSVVM@103.510:zaznam_navedomieext_adresati_1">
    <vt:lpwstr/>
  </property>
  <property fmtid="{D5CDD505-2E9C-101B-9397-08002B2CF9AE}" pid="38" name="FSC#SKMSVVM@103.510:zaznam_navedomieext_adresati_2">
    <vt:lpwstr/>
  </property>
  <property fmtid="{D5CDD505-2E9C-101B-9397-08002B2CF9AE}" pid="39" name="FSC#SKMSVVM@103.510:zaznam_navedomieext_adresati_3">
    <vt:lpwstr/>
  </property>
  <property fmtid="{D5CDD505-2E9C-101B-9397-08002B2CF9AE}" pid="40" name="FSC#SKEDITIONREG@103.510:zaz_addressee_iban">
    <vt:lpwstr/>
  </property>
  <property fmtid="{D5CDD505-2E9C-101B-9397-08002B2CF9AE}" pid="41" name="FSC#SKCONV@103.510:docname">
    <vt:lpwstr/>
  </property>
  <property fmtid="{D5CDD505-2E9C-101B-9397-08002B2CF9AE}" pid="42" name="FSC#SKEDITIONREG@103.510:a_acceptor">
    <vt:lpwstr/>
  </property>
  <property fmtid="{D5CDD505-2E9C-101B-9397-08002B2CF9AE}" pid="43" name="FSC#SKEDITIONREG@103.510:a_clearedat">
    <vt:lpwstr/>
  </property>
  <property fmtid="{D5CDD505-2E9C-101B-9397-08002B2CF9AE}" pid="44" name="FSC#SKEDITIONREG@103.510:a_clearedby">
    <vt:lpwstr/>
  </property>
  <property fmtid="{D5CDD505-2E9C-101B-9397-08002B2CF9AE}" pid="45" name="FSC#SKEDITIONREG@103.510:a_comm">
    <vt:lpwstr/>
  </property>
  <property fmtid="{D5CDD505-2E9C-101B-9397-08002B2CF9AE}" pid="46" name="FSC#SKEDITIONREG@103.510:a_decisionattachments">
    <vt:lpwstr/>
  </property>
  <property fmtid="{D5CDD505-2E9C-101B-9397-08002B2CF9AE}" pid="47" name="FSC#SKEDITIONREG@103.510:a_deliveredat">
    <vt:lpwstr/>
  </property>
  <property fmtid="{D5CDD505-2E9C-101B-9397-08002B2CF9AE}" pid="48" name="FSC#SKEDITIONREG@103.510:a_delivery">
    <vt:lpwstr/>
  </property>
  <property fmtid="{D5CDD505-2E9C-101B-9397-08002B2CF9AE}" pid="49" name="FSC#SKEDITIONREG@103.510:a_extension">
    <vt:lpwstr/>
  </property>
  <property fmtid="{D5CDD505-2E9C-101B-9397-08002B2CF9AE}" pid="50" name="FSC#SKEDITIONREG@103.510:a_filenumber">
    <vt:lpwstr/>
  </property>
  <property fmtid="{D5CDD505-2E9C-101B-9397-08002B2CF9AE}" pid="51" name="FSC#SKEDITIONREG@103.510:a_fileresponsible">
    <vt:lpwstr/>
  </property>
  <property fmtid="{D5CDD505-2E9C-101B-9397-08002B2CF9AE}" pid="52" name="FSC#SKEDITIONREG@103.510:a_fileresporg">
    <vt:lpwstr/>
  </property>
  <property fmtid="{D5CDD505-2E9C-101B-9397-08002B2CF9AE}" pid="53" name="FSC#SKEDITIONREG@103.510:a_fileresporg_email_OU">
    <vt:lpwstr/>
  </property>
  <property fmtid="{D5CDD505-2E9C-101B-9397-08002B2CF9AE}" pid="54" name="FSC#SKEDITIONREG@103.510:a_fileresporg_emailaddress">
    <vt:lpwstr/>
  </property>
  <property fmtid="{D5CDD505-2E9C-101B-9397-08002B2CF9AE}" pid="55" name="FSC#SKEDITIONREG@103.510:a_fileresporg_fax">
    <vt:lpwstr/>
  </property>
  <property fmtid="{D5CDD505-2E9C-101B-9397-08002B2CF9AE}" pid="56" name="FSC#SKEDITIONREG@103.510:a_fileresporg_fax_OU">
    <vt:lpwstr/>
  </property>
  <property fmtid="{D5CDD505-2E9C-101B-9397-08002B2CF9AE}" pid="57" name="FSC#SKEDITIONREG@103.510:a_fileresporg_function">
    <vt:lpwstr/>
  </property>
  <property fmtid="{D5CDD505-2E9C-101B-9397-08002B2CF9AE}" pid="58" name="FSC#SKEDITIONREG@103.510:a_fileresporg_function_OU">
    <vt:lpwstr/>
  </property>
  <property fmtid="{D5CDD505-2E9C-101B-9397-08002B2CF9AE}" pid="59" name="FSC#SKEDITIONREG@103.510:a_fileresporg_head">
    <vt:lpwstr/>
  </property>
  <property fmtid="{D5CDD505-2E9C-101B-9397-08002B2CF9AE}" pid="60" name="FSC#SKEDITIONREG@103.510:a_fileresporg_head_OU">
    <vt:lpwstr/>
  </property>
  <property fmtid="{D5CDD505-2E9C-101B-9397-08002B2CF9AE}" pid="61" name="FSC#SKEDITIONREG@103.510:a_fileresporg_OU">
    <vt:lpwstr/>
  </property>
  <property fmtid="{D5CDD505-2E9C-101B-9397-08002B2CF9AE}" pid="62" name="FSC#SKEDITIONREG@103.510:a_fileresporg_phone">
    <vt:lpwstr/>
  </property>
  <property fmtid="{D5CDD505-2E9C-101B-9397-08002B2CF9AE}" pid="63" name="FSC#SKEDITIONREG@103.510:a_fileresporg_phone_OU">
    <vt:lpwstr/>
  </property>
  <property fmtid="{D5CDD505-2E9C-101B-9397-08002B2CF9AE}" pid="64" name="FSC#SKEDITIONREG@103.510:a_incattachments">
    <vt:lpwstr/>
  </property>
  <property fmtid="{D5CDD505-2E9C-101B-9397-08002B2CF9AE}" pid="65" name="FSC#SKEDITIONREG@103.510:a_incnr">
    <vt:lpwstr/>
  </property>
  <property fmtid="{D5CDD505-2E9C-101B-9397-08002B2CF9AE}" pid="66" name="FSC#SKEDITIONREG@103.510:a_objcreatedstr">
    <vt:lpwstr/>
  </property>
  <property fmtid="{D5CDD505-2E9C-101B-9397-08002B2CF9AE}" pid="67" name="FSC#SKEDITIONREG@103.510:a_ordernumber">
    <vt:lpwstr/>
  </property>
  <property fmtid="{D5CDD505-2E9C-101B-9397-08002B2CF9AE}" pid="68" name="FSC#SKEDITIONREG@103.510:a_oursign">
    <vt:lpwstr/>
  </property>
  <property fmtid="{D5CDD505-2E9C-101B-9397-08002B2CF9AE}" pid="69" name="FSC#SKEDITIONREG@103.510:a_sendersign">
    <vt:lpwstr/>
  </property>
  <property fmtid="{D5CDD505-2E9C-101B-9397-08002B2CF9AE}" pid="70" name="FSC#SKEDITIONREG@103.510:a_shortou">
    <vt:lpwstr/>
  </property>
  <property fmtid="{D5CDD505-2E9C-101B-9397-08002B2CF9AE}" pid="71" name="FSC#SKEDITIONREG@103.510:a_testsalutation">
    <vt:lpwstr/>
  </property>
  <property fmtid="{D5CDD505-2E9C-101B-9397-08002B2CF9AE}" pid="72" name="FSC#SKEDITIONREG@103.510:a_validfrom">
    <vt:lpwstr/>
  </property>
  <property fmtid="{D5CDD505-2E9C-101B-9397-08002B2CF9AE}" pid="73" name="FSC#SKEDITIONREG@103.510:as_activity">
    <vt:lpwstr/>
  </property>
  <property fmtid="{D5CDD505-2E9C-101B-9397-08002B2CF9AE}" pid="74" name="FSC#SKEDITIONREG@103.510:as_docdate">
    <vt:lpwstr/>
  </property>
  <property fmtid="{D5CDD505-2E9C-101B-9397-08002B2CF9AE}" pid="75" name="FSC#SKEDITIONREG@103.510:as_establishdate">
    <vt:lpwstr/>
  </property>
  <property fmtid="{D5CDD505-2E9C-101B-9397-08002B2CF9AE}" pid="76" name="FSC#SKEDITIONREG@103.510:as_fileresphead">
    <vt:lpwstr/>
  </property>
  <property fmtid="{D5CDD505-2E9C-101B-9397-08002B2CF9AE}" pid="77" name="FSC#SKEDITIONREG@103.510:as_filerespheadfnct">
    <vt:lpwstr/>
  </property>
  <property fmtid="{D5CDD505-2E9C-101B-9397-08002B2CF9AE}" pid="78" name="FSC#SKEDITIONREG@103.510:as_fileresponsible">
    <vt:lpwstr/>
  </property>
  <property fmtid="{D5CDD505-2E9C-101B-9397-08002B2CF9AE}" pid="79" name="FSC#SKEDITIONREG@103.510:as_filesubj">
    <vt:lpwstr/>
  </property>
  <property fmtid="{D5CDD505-2E9C-101B-9397-08002B2CF9AE}" pid="80" name="FSC#SKEDITIONREG@103.510:as_objname">
    <vt:lpwstr/>
  </property>
  <property fmtid="{D5CDD505-2E9C-101B-9397-08002B2CF9AE}" pid="81" name="FSC#SKEDITIONREG@103.510:as_ou">
    <vt:lpwstr/>
  </property>
  <property fmtid="{D5CDD505-2E9C-101B-9397-08002B2CF9AE}" pid="82" name="FSC#SKEDITIONREG@103.510:as_owner">
    <vt:lpwstr>Mgr. Barbora Klenovičová Čamborová</vt:lpwstr>
  </property>
  <property fmtid="{D5CDD505-2E9C-101B-9397-08002B2CF9AE}" pid="83" name="FSC#SKEDITIONREG@103.510:as_phonelink">
    <vt:lpwstr/>
  </property>
  <property fmtid="{D5CDD505-2E9C-101B-9397-08002B2CF9AE}" pid="84" name="FSC#SKEDITIONREG@103.510:oz_externAdr">
    <vt:lpwstr/>
  </property>
  <property fmtid="{D5CDD505-2E9C-101B-9397-08002B2CF9AE}" pid="85" name="FSC#SKEDITIONREG@103.510:a_depositperiod">
    <vt:lpwstr/>
  </property>
  <property fmtid="{D5CDD505-2E9C-101B-9397-08002B2CF9AE}" pid="86" name="FSC#SKEDITIONREG@103.510:a_disposestate">
    <vt:lpwstr/>
  </property>
  <property fmtid="{D5CDD505-2E9C-101B-9397-08002B2CF9AE}" pid="87" name="FSC#SKEDITIONREG@103.510:a_fileresponsiblefnct">
    <vt:lpwstr/>
  </property>
  <property fmtid="{D5CDD505-2E9C-101B-9397-08002B2CF9AE}" pid="88" name="FSC#SKEDITIONREG@103.510:a_fileresporg_position">
    <vt:lpwstr/>
  </property>
  <property fmtid="{D5CDD505-2E9C-101B-9397-08002B2CF9AE}" pid="89" name="FSC#SKEDITIONREG@103.510:a_fileresporg_position_OU">
    <vt:lpwstr/>
  </property>
  <property fmtid="{D5CDD505-2E9C-101B-9397-08002B2CF9AE}" pid="90" name="FSC#SKEDITIONREG@103.510:a_osobnecislosprac">
    <vt:lpwstr/>
  </property>
  <property fmtid="{D5CDD505-2E9C-101B-9397-08002B2CF9AE}" pid="91" name="FSC#SKEDITIONREG@103.510:a_registrysign">
    <vt:lpwstr/>
  </property>
  <property fmtid="{D5CDD505-2E9C-101B-9397-08002B2CF9AE}" pid="92" name="FSC#SKEDITIONREG@103.510:a_subfileatt">
    <vt:lpwstr/>
  </property>
  <property fmtid="{D5CDD505-2E9C-101B-9397-08002B2CF9AE}" pid="93" name="FSC#SKEDITIONREG@103.510:as_filesubjall">
    <vt:lpwstr/>
  </property>
  <property fmtid="{D5CDD505-2E9C-101B-9397-08002B2CF9AE}" pid="94" name="FSC#SKEDITIONREG@103.510:CreatedAt">
    <vt:lpwstr>18. 8. 2026, 10:12</vt:lpwstr>
  </property>
  <property fmtid="{D5CDD505-2E9C-101B-9397-08002B2CF9AE}" pid="95" name="FSC#SKEDITIONREG@103.510:curruserrolegroup">
    <vt:lpwstr>Odbor pedagogických a odborných zamestnancov</vt:lpwstr>
  </property>
  <property fmtid="{D5CDD505-2E9C-101B-9397-08002B2CF9AE}" pid="96" name="FSC#SKEDITIONREG@103.510:currusersubst">
    <vt:lpwstr>Mgr. Mária Hlavatá</vt:lpwstr>
  </property>
  <property fmtid="{D5CDD505-2E9C-101B-9397-08002B2CF9AE}" pid="97" name="FSC#SKEDITIONREG@103.510:emailsprac">
    <vt:lpwstr/>
  </property>
  <property fmtid="{D5CDD505-2E9C-101B-9397-08002B2CF9AE}" pid="98" name="FSC#SKEDITIONREG@103.510:ms_VyskladaniePoznamok">
    <vt:lpwstr/>
  </property>
  <property fmtid="{D5CDD505-2E9C-101B-9397-08002B2CF9AE}" pid="99" name="FSC#SKEDITIONREG@103.510:oumlname_fnct">
    <vt:lpwstr/>
  </property>
  <property fmtid="{D5CDD505-2E9C-101B-9397-08002B2CF9AE}" pid="100" name="FSC#SKEDITIONREG@103.510:sk_org_city">
    <vt:lpwstr>Bratislava</vt:lpwstr>
  </property>
  <property fmtid="{D5CDD505-2E9C-101B-9397-08002B2CF9AE}" pid="101" name="FSC#SKEDITIONREG@103.510:sk_org_dic">
    <vt:lpwstr>2020798725</vt:lpwstr>
  </property>
  <property fmtid="{D5CDD505-2E9C-101B-9397-08002B2CF9AE}" pid="102" name="FSC#SKEDITIONREG@103.510:sk_org_email">
    <vt:lpwstr/>
  </property>
  <property fmtid="{D5CDD505-2E9C-101B-9397-08002B2CF9AE}" pid="103" name="FSC#SKEDITIONREG@103.510:sk_org_fax">
    <vt:lpwstr/>
  </property>
  <property fmtid="{D5CDD505-2E9C-101B-9397-08002B2CF9AE}" pid="104" name="FSC#SKEDITIONREG@103.510:sk_org_fullname">
    <vt:lpwstr>Ministerstvo školstva, výskumu, vývoja a mládeže Slovenskej republiky</vt:lpwstr>
  </property>
  <property fmtid="{D5CDD505-2E9C-101B-9397-08002B2CF9AE}" pid="105" name="FSC#SKEDITIONREG@103.510:sk_org_ico">
    <vt:lpwstr>00164381</vt:lpwstr>
  </property>
  <property fmtid="{D5CDD505-2E9C-101B-9397-08002B2CF9AE}" pid="106" name="FSC#SKEDITIONREG@103.510:sk_org_phone">
    <vt:lpwstr/>
  </property>
  <property fmtid="{D5CDD505-2E9C-101B-9397-08002B2CF9AE}" pid="107" name="FSC#SKEDITIONREG@103.510:sk_org_shortname">
    <vt:lpwstr/>
  </property>
  <property fmtid="{D5CDD505-2E9C-101B-9397-08002B2CF9AE}" pid="108" name="FSC#SKEDITIONREG@103.510:sk_org_state">
    <vt:lpwstr/>
  </property>
  <property fmtid="{D5CDD505-2E9C-101B-9397-08002B2CF9AE}" pid="109" name="FSC#SKEDITIONREG@103.510:sk_org_street">
    <vt:lpwstr>Černyševského 50</vt:lpwstr>
  </property>
  <property fmtid="{D5CDD505-2E9C-101B-9397-08002B2CF9AE}" pid="110" name="FSC#SKEDITIONREG@103.510:sk_org_zip">
    <vt:lpwstr>851 01</vt:lpwstr>
  </property>
  <property fmtid="{D5CDD505-2E9C-101B-9397-08002B2CF9AE}" pid="111" name="FSC#SKEDITIONREG@103.510:viz_clearedat">
    <vt:lpwstr/>
  </property>
  <property fmtid="{D5CDD505-2E9C-101B-9397-08002B2CF9AE}" pid="112" name="FSC#SKEDITIONREG@103.510:viz_clearedby">
    <vt:lpwstr/>
  </property>
  <property fmtid="{D5CDD505-2E9C-101B-9397-08002B2CF9AE}" pid="113" name="FSC#SKEDITIONREG@103.510:viz_comm">
    <vt:lpwstr/>
  </property>
  <property fmtid="{D5CDD505-2E9C-101B-9397-08002B2CF9AE}" pid="114" name="FSC#SKEDITIONREG@103.510:viz_decisionattachments">
    <vt:lpwstr/>
  </property>
  <property fmtid="{D5CDD505-2E9C-101B-9397-08002B2CF9AE}" pid="115" name="FSC#SKEDITIONREG@103.510:viz_deliveredat">
    <vt:lpwstr/>
  </property>
  <property fmtid="{D5CDD505-2E9C-101B-9397-08002B2CF9AE}" pid="116" name="FSC#SKEDITIONREG@103.510:viz_delivery">
    <vt:lpwstr/>
  </property>
  <property fmtid="{D5CDD505-2E9C-101B-9397-08002B2CF9AE}" pid="117" name="FSC#SKEDITIONREG@103.510:viz_extension">
    <vt:lpwstr/>
  </property>
  <property fmtid="{D5CDD505-2E9C-101B-9397-08002B2CF9AE}" pid="118" name="FSC#SKEDITIONREG@103.510:viz_filenumber">
    <vt:lpwstr/>
  </property>
  <property fmtid="{D5CDD505-2E9C-101B-9397-08002B2CF9AE}" pid="119" name="FSC#SKEDITIONREG@103.510:viz_fileresponsible">
    <vt:lpwstr/>
  </property>
  <property fmtid="{D5CDD505-2E9C-101B-9397-08002B2CF9AE}" pid="120" name="FSC#SKEDITIONREG@103.510:viz_fileresporg">
    <vt:lpwstr/>
  </property>
  <property fmtid="{D5CDD505-2E9C-101B-9397-08002B2CF9AE}" pid="121" name="FSC#SKEDITIONREG@103.510:viz_fileresporg_email_OU">
    <vt:lpwstr/>
  </property>
  <property fmtid="{D5CDD505-2E9C-101B-9397-08002B2CF9AE}" pid="122" name="FSC#SKEDITIONREG@103.510:viz_fileresporg_emailaddress">
    <vt:lpwstr/>
  </property>
  <property fmtid="{D5CDD505-2E9C-101B-9397-08002B2CF9AE}" pid="123" name="FSC#SKEDITIONREG@103.510:viz_fileresporg_fax">
    <vt:lpwstr/>
  </property>
  <property fmtid="{D5CDD505-2E9C-101B-9397-08002B2CF9AE}" pid="124" name="FSC#SKEDITIONREG@103.510:viz_fileresporg_fax_OU">
    <vt:lpwstr/>
  </property>
  <property fmtid="{D5CDD505-2E9C-101B-9397-08002B2CF9AE}" pid="125" name="FSC#SKEDITIONREG@103.510:viz_fileresporg_function">
    <vt:lpwstr/>
  </property>
  <property fmtid="{D5CDD505-2E9C-101B-9397-08002B2CF9AE}" pid="126" name="FSC#SKEDITIONREG@103.510:viz_fileresporg_function_OU">
    <vt:lpwstr/>
  </property>
  <property fmtid="{D5CDD505-2E9C-101B-9397-08002B2CF9AE}" pid="127" name="FSC#SKEDITIONREG@103.510:viz_fileresporg_head">
    <vt:lpwstr/>
  </property>
  <property fmtid="{D5CDD505-2E9C-101B-9397-08002B2CF9AE}" pid="128" name="FSC#SKEDITIONREG@103.510:viz_fileresporg_head_OU">
    <vt:lpwstr/>
  </property>
  <property fmtid="{D5CDD505-2E9C-101B-9397-08002B2CF9AE}" pid="129" name="FSC#SKEDITIONREG@103.510:viz_fileresporg_longname">
    <vt:lpwstr/>
  </property>
  <property fmtid="{D5CDD505-2E9C-101B-9397-08002B2CF9AE}" pid="130" name="FSC#SKEDITIONREG@103.510:viz_fileresporg_mesto">
    <vt:lpwstr/>
  </property>
  <property fmtid="{D5CDD505-2E9C-101B-9397-08002B2CF9AE}" pid="131" name="FSC#SKEDITIONREG@103.510:viz_fileresporg_odbor">
    <vt:lpwstr/>
  </property>
  <property fmtid="{D5CDD505-2E9C-101B-9397-08002B2CF9AE}" pid="132" name="FSC#SKEDITIONREG@103.510:viz_fileresporg_odbor_function">
    <vt:lpwstr/>
  </property>
  <property fmtid="{D5CDD505-2E9C-101B-9397-08002B2CF9AE}" pid="133" name="FSC#SKEDITIONREG@103.510:viz_fileresporg_odbor_head">
    <vt:lpwstr/>
  </property>
  <property fmtid="{D5CDD505-2E9C-101B-9397-08002B2CF9AE}" pid="134" name="FSC#SKEDITIONREG@103.510:viz_fileresporg_OU">
    <vt:lpwstr/>
  </property>
  <property fmtid="{D5CDD505-2E9C-101B-9397-08002B2CF9AE}" pid="135" name="FSC#SKEDITIONREG@103.510:viz_fileresporg_phone">
    <vt:lpwstr/>
  </property>
  <property fmtid="{D5CDD505-2E9C-101B-9397-08002B2CF9AE}" pid="136" name="FSC#SKEDITIONREG@103.510:viz_fileresporg_phone_OU">
    <vt:lpwstr/>
  </property>
  <property fmtid="{D5CDD505-2E9C-101B-9397-08002B2CF9AE}" pid="137" name="FSC#SKEDITIONREG@103.510:viz_fileresporg_position">
    <vt:lpwstr/>
  </property>
  <property fmtid="{D5CDD505-2E9C-101B-9397-08002B2CF9AE}" pid="138" name="FSC#SKEDITIONREG@103.510:viz_fileresporg_position_OU">
    <vt:lpwstr/>
  </property>
  <property fmtid="{D5CDD505-2E9C-101B-9397-08002B2CF9AE}" pid="139" name="FSC#SKEDITIONREG@103.510:viz_fileresporg_psc">
    <vt:lpwstr/>
  </property>
  <property fmtid="{D5CDD505-2E9C-101B-9397-08002B2CF9AE}" pid="140" name="FSC#SKEDITIONREG@103.510:viz_fileresporg_sekcia">
    <vt:lpwstr/>
  </property>
  <property fmtid="{D5CDD505-2E9C-101B-9397-08002B2CF9AE}" pid="141" name="FSC#SKEDITIONREG@103.510:viz_fileresporg_sekcia_function">
    <vt:lpwstr/>
  </property>
  <property fmtid="{D5CDD505-2E9C-101B-9397-08002B2CF9AE}" pid="142" name="FSC#SKEDITIONREG@103.510:viz_fileresporg_sekcia_head">
    <vt:lpwstr/>
  </property>
  <property fmtid="{D5CDD505-2E9C-101B-9397-08002B2CF9AE}" pid="143" name="FSC#SKEDITIONREG@103.510:viz_fileresporg_stat">
    <vt:lpwstr/>
  </property>
  <property fmtid="{D5CDD505-2E9C-101B-9397-08002B2CF9AE}" pid="144" name="FSC#SKEDITIONREG@103.510:viz_fileresporg_ulica">
    <vt:lpwstr/>
  </property>
  <property fmtid="{D5CDD505-2E9C-101B-9397-08002B2CF9AE}" pid="145" name="FSC#SKEDITIONREG@103.510:viz_fileresporgknazov">
    <vt:lpwstr/>
  </property>
  <property fmtid="{D5CDD505-2E9C-101B-9397-08002B2CF9AE}" pid="146" name="FSC#SKEDITIONREG@103.510:viz_filesubj">
    <vt:lpwstr/>
  </property>
  <property fmtid="{D5CDD505-2E9C-101B-9397-08002B2CF9AE}" pid="147" name="FSC#SKEDITIONREG@103.510:viz_incattachments">
    <vt:lpwstr/>
  </property>
  <property fmtid="{D5CDD505-2E9C-101B-9397-08002B2CF9AE}" pid="148" name="FSC#SKEDITIONREG@103.510:viz_incnr">
    <vt:lpwstr/>
  </property>
  <property fmtid="{D5CDD505-2E9C-101B-9397-08002B2CF9AE}" pid="149" name="FSC#SKEDITIONREG@103.510:viz_intletterrecivers">
    <vt:lpwstr/>
  </property>
  <property fmtid="{D5CDD505-2E9C-101B-9397-08002B2CF9AE}" pid="150" name="FSC#SKEDITIONREG@103.510:viz_objcreatedstr">
    <vt:lpwstr/>
  </property>
  <property fmtid="{D5CDD505-2E9C-101B-9397-08002B2CF9AE}" pid="151" name="FSC#SKEDITIONREG@103.510:viz_ordernumber">
    <vt:lpwstr/>
  </property>
  <property fmtid="{D5CDD505-2E9C-101B-9397-08002B2CF9AE}" pid="152" name="FSC#SKEDITIONREG@103.510:viz_oursign">
    <vt:lpwstr/>
  </property>
  <property fmtid="{D5CDD505-2E9C-101B-9397-08002B2CF9AE}" pid="153" name="FSC#SKEDITIONREG@103.510:viz_responseto_createdby">
    <vt:lpwstr/>
  </property>
  <property fmtid="{D5CDD505-2E9C-101B-9397-08002B2CF9AE}" pid="154" name="FSC#SKEDITIONREG@103.510:viz_sendersign">
    <vt:lpwstr/>
  </property>
  <property fmtid="{D5CDD505-2E9C-101B-9397-08002B2CF9AE}" pid="155" name="FSC#SKEDITIONREG@103.510:viz_shortfileresporg">
    <vt:lpwstr/>
  </property>
  <property fmtid="{D5CDD505-2E9C-101B-9397-08002B2CF9AE}" pid="156" name="FSC#SKEDITIONREG@103.510:viz_tel_number">
    <vt:lpwstr/>
  </property>
  <property fmtid="{D5CDD505-2E9C-101B-9397-08002B2CF9AE}" pid="157" name="FSC#SKEDITIONREG@103.510:viz_tel_number2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2">
    <vt:lpwstr/>
  </property>
  <property fmtid="{D5CDD505-2E9C-101B-9397-08002B2CF9AE}" pid="163" name="FSC#SKEDITIONREG@103.510:zaznam_vnut_adresati_3">
    <vt:lpwstr/>
  </property>
  <property fmtid="{D5CDD505-2E9C-101B-9397-08002B2CF9AE}" pid="164" name="FSC#SKEDITIONREG@103.510:zaznam_vnut_adresati_4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6">
    <vt:lpwstr/>
  </property>
  <property fmtid="{D5CDD505-2E9C-101B-9397-08002B2CF9AE}" pid="167" name="FSC#SKEDITIONREG@103.510:zaznam_vnut_adresati_7">
    <vt:lpwstr/>
  </property>
  <property fmtid="{D5CDD505-2E9C-101B-9397-08002B2CF9AE}" pid="168" name="FSC#SKEDITIONREG@103.510:zaznam_vnut_adresati_8">
    <vt:lpwstr/>
  </property>
  <property fmtid="{D5CDD505-2E9C-101B-9397-08002B2CF9AE}" pid="169" name="FSC#SKEDITIONREG@103.510:zaznam_vnut_adresati_9">
    <vt:lpwstr/>
  </property>
  <property fmtid="{D5CDD505-2E9C-101B-9397-08002B2CF9AE}" pid="170" name="FSC#SKEDITIONREG@103.510:zaznam_vnut_adresati_10">
    <vt:lpwstr/>
  </property>
  <property fmtid="{D5CDD505-2E9C-101B-9397-08002B2CF9AE}" pid="171" name="FSC#SKEDITIONREG@103.510:zaznam_vnut_adresati_11">
    <vt:lpwstr/>
  </property>
  <property fmtid="{D5CDD505-2E9C-101B-9397-08002B2CF9AE}" pid="172" name="FSC#SKEDITIONREG@103.510:zaznam_vnut_adresati_12">
    <vt:lpwstr/>
  </property>
  <property fmtid="{D5CDD505-2E9C-101B-9397-08002B2CF9AE}" pid="173" name="FSC#SKEDITIONREG@103.510:zaznam_vnut_adresati_13">
    <vt:lpwstr/>
  </property>
  <property fmtid="{D5CDD505-2E9C-101B-9397-08002B2CF9AE}" pid="174" name="FSC#SKEDITIONREG@103.510:zaznam_vnut_adresati_14">
    <vt:lpwstr/>
  </property>
  <property fmtid="{D5CDD505-2E9C-101B-9397-08002B2CF9AE}" pid="175" name="FSC#SKEDITIONREG@103.510:zaznam_vnut_adresati_15">
    <vt:lpwstr/>
  </property>
  <property fmtid="{D5CDD505-2E9C-101B-9397-08002B2CF9AE}" pid="176" name="FSC#SKEDITIONREG@103.510:zaznam_vnut_adresati_16">
    <vt:lpwstr/>
  </property>
  <property fmtid="{D5CDD505-2E9C-101B-9397-08002B2CF9AE}" pid="177" name="FSC#SKEDITIONREG@103.510:zaznam_vnut_adresati_17">
    <vt:lpwstr/>
  </property>
  <property fmtid="{D5CDD505-2E9C-101B-9397-08002B2CF9AE}" pid="178" name="FSC#SKEDITIONREG@103.510:zaznam_vnut_adresati_18">
    <vt:lpwstr/>
  </property>
  <property fmtid="{D5CDD505-2E9C-101B-9397-08002B2CF9AE}" pid="179" name="FSC#SKEDITIONREG@103.510:zaznam_vnut_adresati_19">
    <vt:lpwstr/>
  </property>
  <property fmtid="{D5CDD505-2E9C-101B-9397-08002B2CF9AE}" pid="180" name="FSC#SKEDITIONREG@103.510:zaznam_vnut_adresati_20">
    <vt:lpwstr/>
  </property>
  <property fmtid="{D5CDD505-2E9C-101B-9397-08002B2CF9AE}" pid="181" name="FSC#SKEDITIONREG@103.510:zaznam_vnut_adresati_21">
    <vt:lpwstr/>
  </property>
  <property fmtid="{D5CDD505-2E9C-101B-9397-08002B2CF9AE}" pid="182" name="FSC#SKEDITIONREG@103.510:zaznam_vnut_adresati_22">
    <vt:lpwstr/>
  </property>
  <property fmtid="{D5CDD505-2E9C-101B-9397-08002B2CF9AE}" pid="183" name="FSC#SKEDITIONREG@103.510:zaznam_vnut_adresati_23">
    <vt:lpwstr/>
  </property>
  <property fmtid="{D5CDD505-2E9C-101B-9397-08002B2CF9AE}" pid="184" name="FSC#SKEDITIONREG@103.510:zaznam_vnut_adresati_24">
    <vt:lpwstr/>
  </property>
  <property fmtid="{D5CDD505-2E9C-101B-9397-08002B2CF9AE}" pid="185" name="FSC#SKEDITIONREG@103.510:zaznam_vnut_adresati_25">
    <vt:lpwstr/>
  </property>
  <property fmtid="{D5CDD505-2E9C-101B-9397-08002B2CF9AE}" pid="186" name="FSC#SKEDITIONREG@103.510:zaznam_vnut_adresati_26">
    <vt:lpwstr/>
  </property>
  <property fmtid="{D5CDD505-2E9C-101B-9397-08002B2CF9AE}" pid="187" name="FSC#SKEDITIONREG@103.510:zaznam_vnut_adresati_27">
    <vt:lpwstr/>
  </property>
  <property fmtid="{D5CDD505-2E9C-101B-9397-08002B2CF9AE}" pid="188" name="FSC#SKEDITIONREG@103.510:zaznam_vnut_adresati_28">
    <vt:lpwstr/>
  </property>
  <property fmtid="{D5CDD505-2E9C-101B-9397-08002B2CF9AE}" pid="189" name="FSC#SKEDITIONREG@103.510:zaznam_vnut_adresati_29">
    <vt:lpwstr/>
  </property>
  <property fmtid="{D5CDD505-2E9C-101B-9397-08002B2CF9AE}" pid="190" name="FSC#SKEDITIONREG@103.510:zaznam_vnut_adresati_30">
    <vt:lpwstr/>
  </property>
  <property fmtid="{D5CDD505-2E9C-101B-9397-08002B2CF9AE}" pid="191" name="FSC#SKEDITIONREG@103.510:zaznam_vnut_adresati_31">
    <vt:lpwstr/>
  </property>
  <property fmtid="{D5CDD505-2E9C-101B-9397-08002B2CF9AE}" pid="192" name="FSC#SKEDITIONREG@103.510:zaznam_vnut_adresati_32">
    <vt:lpwstr/>
  </property>
  <property fmtid="{D5CDD505-2E9C-101B-9397-08002B2CF9AE}" pid="193" name="FSC#SKEDITIONREG@103.510:zaznam_vnut_adresati_33">
    <vt:lpwstr/>
  </property>
  <property fmtid="{D5CDD505-2E9C-101B-9397-08002B2CF9AE}" pid="194" name="FSC#SKEDITIONREG@103.510:zaznam_vnut_adresati_34">
    <vt:lpwstr/>
  </property>
  <property fmtid="{D5CDD505-2E9C-101B-9397-08002B2CF9AE}" pid="195" name="FSC#SKEDITIONREG@103.510:zaznam_vnut_adresati_35">
    <vt:lpwstr/>
  </property>
  <property fmtid="{D5CDD505-2E9C-101B-9397-08002B2CF9AE}" pid="196" name="FSC#SKEDITIONREG@103.510:zaznam_vnut_adresati_36">
    <vt:lpwstr/>
  </property>
  <property fmtid="{D5CDD505-2E9C-101B-9397-08002B2CF9AE}" pid="197" name="FSC#SKEDITIONREG@103.510:zaznam_vnut_adresati_37">
    <vt:lpwstr/>
  </property>
  <property fmtid="{D5CDD505-2E9C-101B-9397-08002B2CF9AE}" pid="198" name="FSC#SKEDITIONREG@103.510:zaznam_vnut_adresati_38">
    <vt:lpwstr/>
  </property>
  <property fmtid="{D5CDD505-2E9C-101B-9397-08002B2CF9AE}" pid="199" name="FSC#SKEDITIONREG@103.510:zaznam_vnut_adresati_39">
    <vt:lpwstr/>
  </property>
  <property fmtid="{D5CDD505-2E9C-101B-9397-08002B2CF9AE}" pid="200" name="FSC#SKEDITIONREG@103.510:zaznam_vnut_adresati_40">
    <vt:lpwstr/>
  </property>
  <property fmtid="{D5CDD505-2E9C-101B-9397-08002B2CF9AE}" pid="201" name="FSC#SKEDITIONREG@103.510:zaznam_vnut_adresati_41">
    <vt:lpwstr/>
  </property>
  <property fmtid="{D5CDD505-2E9C-101B-9397-08002B2CF9AE}" pid="202" name="FSC#SKEDITIONREG@103.510:zaznam_vnut_adresati_42">
    <vt:lpwstr/>
  </property>
  <property fmtid="{D5CDD505-2E9C-101B-9397-08002B2CF9AE}" pid="203" name="FSC#SKEDITIONREG@103.510:zaznam_vnut_adresati_43">
    <vt:lpwstr/>
  </property>
  <property fmtid="{D5CDD505-2E9C-101B-9397-08002B2CF9AE}" pid="204" name="FSC#SKEDITIONREG@103.510:zaznam_vnut_adresati_44">
    <vt:lpwstr/>
  </property>
  <property fmtid="{D5CDD505-2E9C-101B-9397-08002B2CF9AE}" pid="205" name="FSC#SKEDITIONREG@103.510:zaznam_vnut_adresati_45">
    <vt:lpwstr/>
  </property>
  <property fmtid="{D5CDD505-2E9C-101B-9397-08002B2CF9AE}" pid="206" name="FSC#SKEDITIONREG@103.510:zaznam_vnut_adresati_46">
    <vt:lpwstr/>
  </property>
  <property fmtid="{D5CDD505-2E9C-101B-9397-08002B2CF9AE}" pid="207" name="FSC#SKEDITIONREG@103.510:zaznam_vnut_adresati_47">
    <vt:lpwstr/>
  </property>
  <property fmtid="{D5CDD505-2E9C-101B-9397-08002B2CF9AE}" pid="208" name="FSC#SKEDITIONREG@103.510:zaznam_vnut_adresati_48">
    <vt:lpwstr/>
  </property>
  <property fmtid="{D5CDD505-2E9C-101B-9397-08002B2CF9AE}" pid="209" name="FSC#SKEDITIONREG@103.510:zaznam_vnut_adresati_49">
    <vt:lpwstr/>
  </property>
  <property fmtid="{D5CDD505-2E9C-101B-9397-08002B2CF9AE}" pid="210" name="FSC#SKEDITIONREG@103.510:zaznam_vnut_adresati_50">
    <vt:lpwstr/>
  </property>
  <property fmtid="{D5CDD505-2E9C-101B-9397-08002B2CF9AE}" pid="211" name="FSC#SKEDITIONREG@103.510:zaznam_vnut_adresati_51">
    <vt:lpwstr/>
  </property>
  <property fmtid="{D5CDD505-2E9C-101B-9397-08002B2CF9AE}" pid="212" name="FSC#SKEDITIONREG@103.510:zaznam_vnut_adresati_52">
    <vt:lpwstr/>
  </property>
  <property fmtid="{D5CDD505-2E9C-101B-9397-08002B2CF9AE}" pid="213" name="FSC#SKEDITIONREG@103.510:zaznam_vnut_adresati_53">
    <vt:lpwstr/>
  </property>
  <property fmtid="{D5CDD505-2E9C-101B-9397-08002B2CF9AE}" pid="214" name="FSC#SKEDITIONREG@103.510:zaznam_vnut_adresati_54">
    <vt:lpwstr/>
  </property>
  <property fmtid="{D5CDD505-2E9C-101B-9397-08002B2CF9AE}" pid="215" name="FSC#SKEDITIONREG@103.510:zaznam_vnut_adresati_55">
    <vt:lpwstr/>
  </property>
  <property fmtid="{D5CDD505-2E9C-101B-9397-08002B2CF9AE}" pid="216" name="FSC#SKEDITIONREG@103.510:zaznam_vnut_adresati_56">
    <vt:lpwstr/>
  </property>
  <property fmtid="{D5CDD505-2E9C-101B-9397-08002B2CF9AE}" pid="217" name="FSC#SKEDITIONREG@103.510:zaznam_vnut_adresati_57">
    <vt:lpwstr/>
  </property>
  <property fmtid="{D5CDD505-2E9C-101B-9397-08002B2CF9AE}" pid="218" name="FSC#SKEDITIONREG@103.510:zaznam_vnut_adresati_58">
    <vt:lpwstr/>
  </property>
  <property fmtid="{D5CDD505-2E9C-101B-9397-08002B2CF9AE}" pid="219" name="FSC#SKEDITIONREG@103.510:zaznam_vnut_adresati_59">
    <vt:lpwstr/>
  </property>
  <property fmtid="{D5CDD505-2E9C-101B-9397-08002B2CF9AE}" pid="220" name="FSC#SKEDITIONREG@103.510:zaznam_vnut_adresati_60">
    <vt:lpwstr/>
  </property>
  <property fmtid="{D5CDD505-2E9C-101B-9397-08002B2CF9AE}" pid="221" name="FSC#SKEDITIONREG@103.510:zaznam_vnut_adresati_61">
    <vt:lpwstr/>
  </property>
  <property fmtid="{D5CDD505-2E9C-101B-9397-08002B2CF9AE}" pid="222" name="FSC#SKEDITIONREG@103.510:zaznam_vnut_adresati_62">
    <vt:lpwstr/>
  </property>
  <property fmtid="{D5CDD505-2E9C-101B-9397-08002B2CF9AE}" pid="223" name="FSC#SKEDITIONREG@103.510:zaznam_vnut_adresati_63">
    <vt:lpwstr/>
  </property>
  <property fmtid="{D5CDD505-2E9C-101B-9397-08002B2CF9AE}" pid="224" name="FSC#SKEDITIONREG@103.510:zaznam_vnut_adresati_64">
    <vt:lpwstr/>
  </property>
  <property fmtid="{D5CDD505-2E9C-101B-9397-08002B2CF9AE}" pid="225" name="FSC#SKEDITIONREG@103.510:zaznam_vnut_adresati_65">
    <vt:lpwstr/>
  </property>
  <property fmtid="{D5CDD505-2E9C-101B-9397-08002B2CF9AE}" pid="226" name="FSC#SKEDITIONREG@103.510:zaznam_vnut_adresati_66">
    <vt:lpwstr/>
  </property>
  <property fmtid="{D5CDD505-2E9C-101B-9397-08002B2CF9AE}" pid="227" name="FSC#SKEDITIONREG@103.510:zaznam_vnut_adresati_67">
    <vt:lpwstr/>
  </property>
  <property fmtid="{D5CDD505-2E9C-101B-9397-08002B2CF9AE}" pid="228" name="FSC#SKEDITIONREG@103.510:zaznam_vnut_adresati_68">
    <vt:lpwstr/>
  </property>
  <property fmtid="{D5CDD505-2E9C-101B-9397-08002B2CF9AE}" pid="229" name="FSC#SKEDITIONREG@103.510:zaznam_vnut_adresati_69">
    <vt:lpwstr/>
  </property>
  <property fmtid="{D5CDD505-2E9C-101B-9397-08002B2CF9AE}" pid="230" name="FSC#SKEDITIONREG@103.510:zaznam_vnut_adresati_70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2">
    <vt:lpwstr/>
  </property>
  <property fmtid="{D5CDD505-2E9C-101B-9397-08002B2CF9AE}" pid="233" name="FSC#SKEDITIONREG@103.510:zaznam_vonk_adresati_3">
    <vt:lpwstr/>
  </property>
  <property fmtid="{D5CDD505-2E9C-101B-9397-08002B2CF9AE}" pid="234" name="FSC#SKEDITIONREG@103.510:zaznam_vonk_adresati_4">
    <vt:lpwstr/>
  </property>
  <property fmtid="{D5CDD505-2E9C-101B-9397-08002B2CF9AE}" pid="235" name="FSC#SKEDITIONREG@103.510:zaznam_vonk_adresati_5">
    <vt:lpwstr/>
  </property>
  <property fmtid="{D5CDD505-2E9C-101B-9397-08002B2CF9AE}" pid="236" name="FSC#SKEDITIONREG@103.510:zaznam_vonk_adresati_6">
    <vt:lpwstr/>
  </property>
  <property fmtid="{D5CDD505-2E9C-101B-9397-08002B2CF9AE}" pid="237" name="FSC#SKEDITIONREG@103.510:zaznam_vonk_adresati_7">
    <vt:lpwstr/>
  </property>
  <property fmtid="{D5CDD505-2E9C-101B-9397-08002B2CF9AE}" pid="238" name="FSC#SKEDITIONREG@103.510:zaznam_vonk_adresati_8">
    <vt:lpwstr/>
  </property>
  <property fmtid="{D5CDD505-2E9C-101B-9397-08002B2CF9AE}" pid="239" name="FSC#SKEDITIONREG@103.510:zaznam_vonk_adresati_9">
    <vt:lpwstr/>
  </property>
  <property fmtid="{D5CDD505-2E9C-101B-9397-08002B2CF9AE}" pid="240" name="FSC#SKEDITIONREG@103.510:zaznam_vonk_adresati_10">
    <vt:lpwstr/>
  </property>
  <property fmtid="{D5CDD505-2E9C-101B-9397-08002B2CF9AE}" pid="241" name="FSC#SKEDITIONREG@103.510:zaznam_vonk_adresati_11">
    <vt:lpwstr/>
  </property>
  <property fmtid="{D5CDD505-2E9C-101B-9397-08002B2CF9AE}" pid="242" name="FSC#SKEDITIONREG@103.510:zaznam_vonk_adresati_12">
    <vt:lpwstr/>
  </property>
  <property fmtid="{D5CDD505-2E9C-101B-9397-08002B2CF9AE}" pid="243" name="FSC#SKEDITIONREG@103.510:zaznam_vonk_adresati_13">
    <vt:lpwstr/>
  </property>
  <property fmtid="{D5CDD505-2E9C-101B-9397-08002B2CF9AE}" pid="244" name="FSC#SKEDITIONREG@103.510:zaznam_vonk_adresati_14">
    <vt:lpwstr/>
  </property>
  <property fmtid="{D5CDD505-2E9C-101B-9397-08002B2CF9AE}" pid="245" name="FSC#SKEDITIONREG@103.510:zaznam_vonk_adresati_15">
    <vt:lpwstr/>
  </property>
  <property fmtid="{D5CDD505-2E9C-101B-9397-08002B2CF9AE}" pid="246" name="FSC#SKEDITIONREG@103.510:zaznam_vonk_adresati_16">
    <vt:lpwstr/>
  </property>
  <property fmtid="{D5CDD505-2E9C-101B-9397-08002B2CF9AE}" pid="247" name="FSC#SKEDITIONREG@103.510:zaznam_vonk_adresati_17">
    <vt:lpwstr/>
  </property>
  <property fmtid="{D5CDD505-2E9C-101B-9397-08002B2CF9AE}" pid="248" name="FSC#SKEDITIONREG@103.510:zaznam_vonk_adresati_18">
    <vt:lpwstr/>
  </property>
  <property fmtid="{D5CDD505-2E9C-101B-9397-08002B2CF9AE}" pid="249" name="FSC#SKEDITIONREG@103.510:zaznam_vonk_adresati_19">
    <vt:lpwstr/>
  </property>
  <property fmtid="{D5CDD505-2E9C-101B-9397-08002B2CF9AE}" pid="250" name="FSC#SKEDITIONREG@103.510:zaznam_vonk_adresati_20">
    <vt:lpwstr/>
  </property>
  <property fmtid="{D5CDD505-2E9C-101B-9397-08002B2CF9AE}" pid="251" name="FSC#SKEDITIONREG@103.510:zaznam_vonk_adresati_21">
    <vt:lpwstr/>
  </property>
  <property fmtid="{D5CDD505-2E9C-101B-9397-08002B2CF9AE}" pid="252" name="FSC#SKEDITIONREG@103.510:zaznam_vonk_adresati_22">
    <vt:lpwstr/>
  </property>
  <property fmtid="{D5CDD505-2E9C-101B-9397-08002B2CF9AE}" pid="253" name="FSC#SKEDITIONREG@103.510:zaznam_vonk_adresati_23">
    <vt:lpwstr/>
  </property>
  <property fmtid="{D5CDD505-2E9C-101B-9397-08002B2CF9AE}" pid="254" name="FSC#SKEDITIONREG@103.510:zaznam_vonk_adresati_24">
    <vt:lpwstr/>
  </property>
  <property fmtid="{D5CDD505-2E9C-101B-9397-08002B2CF9AE}" pid="255" name="FSC#SKEDITIONREG@103.510:zaznam_vonk_adresati_25">
    <vt:lpwstr/>
  </property>
  <property fmtid="{D5CDD505-2E9C-101B-9397-08002B2CF9AE}" pid="256" name="FSC#SKEDITIONREG@103.510:zaznam_vonk_adresati_26">
    <vt:lpwstr/>
  </property>
  <property fmtid="{D5CDD505-2E9C-101B-9397-08002B2CF9AE}" pid="257" name="FSC#SKEDITIONREG@103.510:zaznam_vonk_adresati_27">
    <vt:lpwstr/>
  </property>
  <property fmtid="{D5CDD505-2E9C-101B-9397-08002B2CF9AE}" pid="258" name="FSC#SKEDITIONREG@103.510:zaznam_vonk_adresati_28">
    <vt:lpwstr/>
  </property>
  <property fmtid="{D5CDD505-2E9C-101B-9397-08002B2CF9AE}" pid="259" name="FSC#SKEDITIONREG@103.510:zaznam_vonk_adresati_29">
    <vt:lpwstr/>
  </property>
  <property fmtid="{D5CDD505-2E9C-101B-9397-08002B2CF9AE}" pid="260" name="FSC#SKEDITIONREG@103.510:zaznam_vonk_adresati_30">
    <vt:lpwstr/>
  </property>
  <property fmtid="{D5CDD505-2E9C-101B-9397-08002B2CF9AE}" pid="261" name="FSC#SKEDITIONREG@103.510:zaznam_vonk_adresati_31">
    <vt:lpwstr/>
  </property>
  <property fmtid="{D5CDD505-2E9C-101B-9397-08002B2CF9AE}" pid="262" name="FSC#SKEDITIONREG@103.510:zaznam_vonk_adresati_32">
    <vt:lpwstr/>
  </property>
  <property fmtid="{D5CDD505-2E9C-101B-9397-08002B2CF9AE}" pid="263" name="FSC#SKEDITIONREG@103.510:zaznam_vonk_adresati_33">
    <vt:lpwstr/>
  </property>
  <property fmtid="{D5CDD505-2E9C-101B-9397-08002B2CF9AE}" pid="264" name="FSC#SKEDITIONREG@103.510:zaznam_vonk_adresati_34">
    <vt:lpwstr/>
  </property>
  <property fmtid="{D5CDD505-2E9C-101B-9397-08002B2CF9AE}" pid="265" name="FSC#SKEDITIONREG@103.510:zaznam_vonk_adresati_35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RegCisloZaznamu">
    <vt:lpwstr/>
  </property>
  <property fmtid="{D5CDD505-2E9C-101B-9397-08002B2CF9AE}" pid="272" name="FSC#SKEDITIONREG@103.510:jod_cislodoc">
    <vt:lpwstr/>
  </property>
  <property fmtid="{D5CDD505-2E9C-101B-9397-08002B2CF9AE}" pid="273" name="FSC#SKEDITIONREG@103.510:jod_druh">
    <vt:lpwstr/>
  </property>
  <property fmtid="{D5CDD505-2E9C-101B-9397-08002B2CF9AE}" pid="274" name="FSC#SKEDITIONREG@103.510:jod_lu">
    <vt:lpwstr/>
  </property>
  <property fmtid="{D5CDD505-2E9C-101B-9397-08002B2CF9AE}" pid="275" name="FSC#SKEDITIONREG@103.510:jod_nazov">
    <vt:lpwstr/>
  </property>
  <property fmtid="{D5CDD505-2E9C-101B-9397-08002B2CF9AE}" pid="276" name="FSC#SKEDITIONREG@103.510:jod_typ">
    <vt:lpwstr/>
  </property>
  <property fmtid="{D5CDD505-2E9C-101B-9397-08002B2CF9AE}" pid="277" name="FSC#SKEDITIONREG@103.510:jod_zh">
    <vt:lpwstr/>
  </property>
  <property fmtid="{D5CDD505-2E9C-101B-9397-08002B2CF9AE}" pid="278" name="FSC#SKEDITIONREG@103.510:jod_sAttrDatePlatnostDo">
    <vt:lpwstr/>
  </property>
  <property fmtid="{D5CDD505-2E9C-101B-9397-08002B2CF9AE}" pid="279" name="FSC#SKEDITIONREG@103.510:jod_sAttrDatePlatnostOd">
    <vt:lpwstr/>
  </property>
  <property fmtid="{D5CDD505-2E9C-101B-9397-08002B2CF9AE}" pid="280" name="FSC#SKEDITIONREG@103.510:jod_sAttrDateUcinnostDoc">
    <vt:lpwstr/>
  </property>
  <property fmtid="{D5CDD505-2E9C-101B-9397-08002B2CF9AE}" pid="281" name="FSC#SKEDITIONREG@103.510:a_telephone">
    <vt:lpwstr/>
  </property>
  <property fmtid="{D5CDD505-2E9C-101B-9397-08002B2CF9AE}" pid="282" name="FSC#SKEDITIONREG@103.510:a_email">
    <vt:lpwstr/>
  </property>
  <property fmtid="{D5CDD505-2E9C-101B-9397-08002B2CF9AE}" pid="283" name="FSC#SKEDITIONREG@103.510:a_nazovOU">
    <vt:lpwstr/>
  </property>
  <property fmtid="{D5CDD505-2E9C-101B-9397-08002B2CF9AE}" pid="284" name="FSC#SKEDITIONREG@103.510:a_veduciOU">
    <vt:lpwstr/>
  </property>
  <property fmtid="{D5CDD505-2E9C-101B-9397-08002B2CF9AE}" pid="285" name="FSC#SKEDITIONREG@103.510:a_nadradeneOU">
    <vt:lpwstr/>
  </property>
  <property fmtid="{D5CDD505-2E9C-101B-9397-08002B2CF9AE}" pid="286" name="FSC#SKEDITIONREG@103.510:a_veduciOd">
    <vt:lpwstr/>
  </property>
  <property fmtid="{D5CDD505-2E9C-101B-9397-08002B2CF9AE}" pid="287" name="FSC#SKEDITIONREG@103.510:a_komu">
    <vt:lpwstr/>
  </property>
  <property fmtid="{D5CDD505-2E9C-101B-9397-08002B2CF9AE}" pid="288" name="FSC#SKEDITIONREG@103.510:a_nasecislo">
    <vt:lpwstr/>
  </property>
  <property fmtid="{D5CDD505-2E9C-101B-9397-08002B2CF9AE}" pid="289" name="FSC#SKEDITIONREG@103.510:a_riaditelOdboru">
    <vt:lpwstr/>
  </property>
  <property fmtid="{D5CDD505-2E9C-101B-9397-08002B2CF9AE}" pid="290" name="FSC#SKEDITIONREG@103.510:zaz_fileresporg_addrstreet">
    <vt:lpwstr/>
  </property>
  <property fmtid="{D5CDD505-2E9C-101B-9397-08002B2CF9AE}" pid="291" name="FSC#SKEDITIONREG@103.510:zaz_fileresporg_addrzipcode">
    <vt:lpwstr/>
  </property>
  <property fmtid="{D5CDD505-2E9C-101B-9397-08002B2CF9AE}" pid="292" name="FSC#SKEDITIONREG@103.510:zaz_fileresporg_addrcity">
    <vt:lpwstr/>
  </property>
  <property fmtid="{D5CDD505-2E9C-101B-9397-08002B2CF9AE}" pid="293" name="FSC#SKMODSYS@103.500:mdnazov">
    <vt:lpwstr/>
  </property>
  <property fmtid="{D5CDD505-2E9C-101B-9397-08002B2CF9AE}" pid="294" name="FSC#SKMODSYS@103.500:mdfileresp">
    <vt:lpwstr/>
  </property>
  <property fmtid="{D5CDD505-2E9C-101B-9397-08002B2CF9AE}" pid="295" name="FSC#SKMODSYS@103.500:mdfileresporg">
    <vt:lpwstr/>
  </property>
  <property fmtid="{D5CDD505-2E9C-101B-9397-08002B2CF9AE}" pid="296" name="FSC#SKMODSYS@103.500:mdcreateat">
    <vt:lpwstr>18. 8. 2026</vt:lpwstr>
  </property>
  <property fmtid="{D5CDD505-2E9C-101B-9397-08002B2CF9AE}" pid="297" name="FSC#SKCP@103.500:cp_AttrPtrOrgUtvar">
    <vt:lpwstr/>
  </property>
  <property fmtid="{D5CDD505-2E9C-101B-9397-08002B2CF9AE}" pid="298" name="FSC#SKCP@103.500:cp_AttrStrEvCisloCP">
    <vt:lpwstr> </vt:lpwstr>
  </property>
  <property fmtid="{D5CDD505-2E9C-101B-9397-08002B2CF9AE}" pid="299" name="FSC#SKCP@103.500:cp_zamestnanec">
    <vt:lpwstr/>
  </property>
  <property fmtid="{D5CDD505-2E9C-101B-9397-08002B2CF9AE}" pid="300" name="FSC#SKCP@103.500:cpt_miestoRokovania">
    <vt:lpwstr/>
  </property>
  <property fmtid="{D5CDD505-2E9C-101B-9397-08002B2CF9AE}" pid="301" name="FSC#SKCP@103.500:cpt_datumCesty">
    <vt:lpwstr/>
  </property>
  <property fmtid="{D5CDD505-2E9C-101B-9397-08002B2CF9AE}" pid="302" name="FSC#SKCP@103.500:cpt_ucelCesty">
    <vt:lpwstr/>
  </property>
  <property fmtid="{D5CDD505-2E9C-101B-9397-08002B2CF9AE}" pid="303" name="FSC#SKCP@103.500:cpz_miestoRokovania">
    <vt:lpwstr/>
  </property>
  <property fmtid="{D5CDD505-2E9C-101B-9397-08002B2CF9AE}" pid="304" name="FSC#SKCP@103.500:cpz_datumCesty">
    <vt:lpwstr> - </vt:lpwstr>
  </property>
  <property fmtid="{D5CDD505-2E9C-101B-9397-08002B2CF9AE}" pid="305" name="FSC#SKCP@103.500:cpz_ucelCesty">
    <vt:lpwstr/>
  </property>
  <property fmtid="{D5CDD505-2E9C-101B-9397-08002B2CF9AE}" pid="306" name="FSC#SKCP@103.500:cpz_datumVypracovania">
    <vt:lpwstr/>
  </property>
  <property fmtid="{D5CDD505-2E9C-101B-9397-08002B2CF9AE}" pid="307" name="FSC#SKCP@103.500:cpz_datPodpSchv1">
    <vt:lpwstr/>
  </property>
  <property fmtid="{D5CDD505-2E9C-101B-9397-08002B2CF9AE}" pid="308" name="FSC#SKCP@103.500:cpz_datPodpSchv2">
    <vt:lpwstr/>
  </property>
  <property fmtid="{D5CDD505-2E9C-101B-9397-08002B2CF9AE}" pid="309" name="FSC#SKCP@103.500:cpz_datPodpSchv3">
    <vt:lpwstr/>
  </property>
  <property fmtid="{D5CDD505-2E9C-101B-9397-08002B2CF9AE}" pid="310" name="FSC#SKCP@103.500:cpz_PodpSchv1">
    <vt:lpwstr/>
  </property>
  <property fmtid="{D5CDD505-2E9C-101B-9397-08002B2CF9AE}" pid="311" name="FSC#SKCP@103.500:cpz_PodpSchv2">
    <vt:lpwstr/>
  </property>
  <property fmtid="{D5CDD505-2E9C-101B-9397-08002B2CF9AE}" pid="312" name="FSC#SKCP@103.500:cpz_PodpSchv3">
    <vt:lpwstr/>
  </property>
  <property fmtid="{D5CDD505-2E9C-101B-9397-08002B2CF9AE}" pid="313" name="FSC#SKCP@103.500:cpz_Funkcia">
    <vt:lpwstr/>
  </property>
  <property fmtid="{D5CDD505-2E9C-101B-9397-08002B2CF9AE}" pid="314" name="FSC#SKCP@103.500:cp_Spolucestujuci">
    <vt:lpwstr/>
  </property>
  <property fmtid="{D5CDD505-2E9C-101B-9397-08002B2CF9AE}" pid="315" name="FSC#SKNAD@103.500:nad_objname">
    <vt:lpwstr/>
  </property>
  <property fmtid="{D5CDD505-2E9C-101B-9397-08002B2CF9AE}" pid="316" name="FSC#SKNAD@103.500:nad_AttrStrNazov">
    <vt:lpwstr/>
  </property>
  <property fmtid="{D5CDD505-2E9C-101B-9397-08002B2CF9AE}" pid="317" name="FSC#SKNAD@103.500:nad_AttrPtrSpracovatel">
    <vt:lpwstr/>
  </property>
  <property fmtid="{D5CDD505-2E9C-101B-9397-08002B2CF9AE}" pid="318" name="FSC#SKNAD@103.500:nad_AttrPtrGestor1">
    <vt:lpwstr/>
  </property>
  <property fmtid="{D5CDD505-2E9C-101B-9397-08002B2CF9AE}" pid="319" name="FSC#SKNAD@103.500:nad_AttrPtrGestor1Funkcia">
    <vt:lpwstr/>
  </property>
  <property fmtid="{D5CDD505-2E9C-101B-9397-08002B2CF9AE}" pid="320" name="FSC#SKNAD@103.500:nad_AttrPtrGestor1OU">
    <vt:lpwstr/>
  </property>
  <property fmtid="{D5CDD505-2E9C-101B-9397-08002B2CF9AE}" pid="321" name="FSC#SKNAD@103.500:nad_AttrPtrGestor2">
    <vt:lpwstr/>
  </property>
  <property fmtid="{D5CDD505-2E9C-101B-9397-08002B2CF9AE}" pid="322" name="FSC#SKNAD@103.500:nad_AttrPtrGestor2Funkcia">
    <vt:lpwstr/>
  </property>
  <property fmtid="{D5CDD505-2E9C-101B-9397-08002B2CF9AE}" pid="323" name="FSC#SKNAD@103.500:nad_schvalil">
    <vt:lpwstr/>
  </property>
  <property fmtid="{D5CDD505-2E9C-101B-9397-08002B2CF9AE}" pid="324" name="FSC#SKNAD@103.500:nad_schvalilfunkcia">
    <vt:lpwstr/>
  </property>
  <property fmtid="{D5CDD505-2E9C-101B-9397-08002B2CF9AE}" pid="325" name="FSC#SKNAD@103.500:nad_vr">
    <vt:lpwstr/>
  </property>
  <property fmtid="{D5CDD505-2E9C-101B-9397-08002B2CF9AE}" pid="326" name="FSC#SKNAD@103.500:nad_AttrDateDatumPodpisania">
    <vt:lpwstr/>
  </property>
  <property fmtid="{D5CDD505-2E9C-101B-9397-08002B2CF9AE}" pid="327" name="FSC#SKNAD@103.500:nad_pripobjname">
    <vt:lpwstr/>
  </property>
  <property fmtid="{D5CDD505-2E9C-101B-9397-08002B2CF9AE}" pid="328" name="FSC#SKNAD@103.500:nad_pripVytvorilKto">
    <vt:lpwstr/>
  </property>
  <property fmtid="{D5CDD505-2E9C-101B-9397-08002B2CF9AE}" pid="329" name="FSC#SKNAD@103.500:nad_pripVytvorilKedy">
    <vt:lpwstr>18.8.2026, 10:12</vt:lpwstr>
  </property>
  <property fmtid="{D5CDD505-2E9C-101B-9397-08002B2CF9AE}" pid="330" name="FSC#SKNAD@103.500:nad_AttrStrCisloNA">
    <vt:lpwstr/>
  </property>
  <property fmtid="{D5CDD505-2E9C-101B-9397-08002B2CF9AE}" pid="331" name="FSC#SKNAD@103.500:nad_AttrDateUcinnaOd">
    <vt:lpwstr/>
  </property>
  <property fmtid="{D5CDD505-2E9C-101B-9397-08002B2CF9AE}" pid="332" name="FSC#SKNAD@103.500:nad_AttrDateUcinnaDo">
    <vt:lpwstr/>
  </property>
  <property fmtid="{D5CDD505-2E9C-101B-9397-08002B2CF9AE}" pid="333" name="FSC#SKNAD@103.500:nad_AttrPtrPredchadzajuceNA">
    <vt:lpwstr/>
  </property>
  <property fmtid="{D5CDD505-2E9C-101B-9397-08002B2CF9AE}" pid="334" name="FSC#SKNAD@103.500:nad_AttrPtrSpracovatelOU">
    <vt:lpwstr/>
  </property>
  <property fmtid="{D5CDD505-2E9C-101B-9397-08002B2CF9AE}" pid="335" name="FSC#SKNAD@103.500:nad_AttrPtrPatriKNA">
    <vt:lpwstr/>
  </property>
  <property fmtid="{D5CDD505-2E9C-101B-9397-08002B2CF9AE}" pid="336" name="FSC#SKNAD@103.500:nad_AttrIntCisloDodatku">
    <vt:lpwstr/>
  </property>
  <property fmtid="{D5CDD505-2E9C-101B-9397-08002B2CF9AE}" pid="337" name="FSC#SKNAD@103.500:nad_AttrPtrSpracVeduci">
    <vt:lpwstr/>
  </property>
  <property fmtid="{D5CDD505-2E9C-101B-9397-08002B2CF9AE}" pid="338" name="FSC#SKNAD@103.500:nad_AttrPtrSpracVeduciOU">
    <vt:lpwstr/>
  </property>
  <property fmtid="{D5CDD505-2E9C-101B-9397-08002B2CF9AE}" pid="339" name="FSC#SKNAD@103.500:nad_spis">
    <vt:lpwstr/>
  </property>
  <property fmtid="{D5CDD505-2E9C-101B-9397-08002B2CF9AE}" pid="340" name="FSC#SKNAD@103.500:nad_spracovatelfunkcia">
    <vt:lpwstr/>
  </property>
  <property fmtid="{D5CDD505-2E9C-101B-9397-08002B2CF9AE}" pid="341" name="FSC#SKNAD@103.500:nad_AttrDatePlatnostiDo">
    <vt:lpwstr/>
  </property>
  <property fmtid="{D5CDD505-2E9C-101B-9397-08002B2CF9AE}" pid="342" name="FSC#SKNAD@103.500:nad_AttrDatePlatnostiOd">
    <vt:lpwstr/>
  </property>
  <property fmtid="{D5CDD505-2E9C-101B-9397-08002B2CF9AE}" pid="343" name="FSC#SKPUPP@103.500:pupp_riaditelPorady">
    <vt:lpwstr/>
  </property>
  <property fmtid="{D5CDD505-2E9C-101B-9397-08002B2CF9AE}" pid="344" name="FSC#SKPUPP@103.500:pupp_cisloporady">
    <vt:lpwstr/>
  </property>
  <property fmtid="{D5CDD505-2E9C-101B-9397-08002B2CF9AE}" pid="345" name="FSC#SKPUPP@103.500:pupp_konanieOHodine">
    <vt:lpwstr/>
  </property>
  <property fmtid="{D5CDD505-2E9C-101B-9397-08002B2CF9AE}" pid="346" name="FSC#SKPUPP@103.500:pupp_datPorMesiacString">
    <vt:lpwstr/>
  </property>
  <property fmtid="{D5CDD505-2E9C-101B-9397-08002B2CF9AE}" pid="347" name="FSC#SKPUPP@103.500:pupp_datumporady">
    <vt:lpwstr/>
  </property>
  <property fmtid="{D5CDD505-2E9C-101B-9397-08002B2CF9AE}" pid="348" name="FSC#SKPUPP@103.500:pupp_konaniedo">
    <vt:lpwstr/>
  </property>
  <property fmtid="{D5CDD505-2E9C-101B-9397-08002B2CF9AE}" pid="349" name="FSC#SKPUPP@103.500:pupp_konanieod">
    <vt:lpwstr/>
  </property>
  <property fmtid="{D5CDD505-2E9C-101B-9397-08002B2CF9AE}" pid="350" name="FSC#SKPUPP@103.500:pupp_menopp">
    <vt:lpwstr/>
  </property>
  <property fmtid="{D5CDD505-2E9C-101B-9397-08002B2CF9AE}" pid="351" name="FSC#SKPUPP@103.500:pupp_miestokonania">
    <vt:lpwstr/>
  </property>
  <property fmtid="{D5CDD505-2E9C-101B-9397-08002B2CF9AE}" pid="352" name="FSC#SKPUPP@103.500:pupp_temaporady">
    <vt:lpwstr/>
  </property>
  <property fmtid="{D5CDD505-2E9C-101B-9397-08002B2CF9AE}" pid="353" name="FSC#SKPUPP@103.500:pupp_ucastnici">
    <vt:lpwstr/>
  </property>
  <property fmtid="{D5CDD505-2E9C-101B-9397-08002B2CF9AE}" pid="354" name="FSC#SKPUPP@103.500:pupp_ulohy">
    <vt:lpwstr>test</vt:lpwstr>
  </property>
  <property fmtid="{D5CDD505-2E9C-101B-9397-08002B2CF9AE}" pid="355" name="FSC#SKPUPP@103.500:pupp_ucastnici_funkcie">
    <vt:lpwstr/>
  </property>
  <property fmtid="{D5CDD505-2E9C-101B-9397-08002B2CF9AE}" pid="356" name="FSC#SKPUPP@103.500:pupp_nazov_ulohy">
    <vt:lpwstr/>
  </property>
  <property fmtid="{D5CDD505-2E9C-101B-9397-08002B2CF9AE}" pid="357" name="FSC#SKPUPP@103.500:pupp_cislo_ulohy">
    <vt:lpwstr/>
  </property>
  <property fmtid="{D5CDD505-2E9C-101B-9397-08002B2CF9AE}" pid="358" name="FSC#SKPUPP@103.500:pupp_riesitel_ulohy">
    <vt:lpwstr/>
  </property>
  <property fmtid="{D5CDD505-2E9C-101B-9397-08002B2CF9AE}" pid="359" name="FSC#SKPUPP@103.500:pupp_vybavit_ulohy">
    <vt:lpwstr/>
  </property>
  <property fmtid="{D5CDD505-2E9C-101B-9397-08002B2CF9AE}" pid="360" name="FSC#SKPUPP@103.500:pupp_orgutvar">
    <vt:lpwstr/>
  </property>
  <property fmtid="{D5CDD505-2E9C-101B-9397-08002B2CF9AE}" pid="361" name="FSC#COOELAK@1.1001:Subject">
    <vt:lpwstr>Príkaz ministra_Komisia na vyhodnocovanie žiadostí - dotácie</vt:lpwstr>
  </property>
  <property fmtid="{D5CDD505-2E9C-101B-9397-08002B2CF9AE}" pid="362" name="FSC#COOELAK@1.1001:FileReference">
    <vt:lpwstr>16592-2026</vt:lpwstr>
  </property>
  <property fmtid="{D5CDD505-2E9C-101B-9397-08002B2CF9AE}" pid="363" name="FSC#COOELAK@1.1001:FileRefYear">
    <vt:lpwstr>2026</vt:lpwstr>
  </property>
  <property fmtid="{D5CDD505-2E9C-101B-9397-08002B2CF9AE}" pid="364" name="FSC#COOELAK@1.1001:FileRefOrdinal">
    <vt:lpwstr>16592</vt:lpwstr>
  </property>
  <property fmtid="{D5CDD505-2E9C-101B-9397-08002B2CF9AE}" pid="365" name="FSC#COOELAK@1.1001:FileRefOU">
    <vt:lpwstr>A3520</vt:lpwstr>
  </property>
  <property fmtid="{D5CDD505-2E9C-101B-9397-08002B2CF9AE}" pid="366" name="FSC#COOELAK@1.1001:Organization">
    <vt:lpwstr/>
  </property>
  <property fmtid="{D5CDD505-2E9C-101B-9397-08002B2CF9AE}" pid="367" name="FSC#COOELAK@1.1001:Owner">
    <vt:lpwstr>Mgr. Barbora Klenovičová Čamborová</vt:lpwstr>
  </property>
  <property fmtid="{D5CDD505-2E9C-101B-9397-08002B2CF9AE}" pid="368" name="FSC#COOELAK@1.1001:OwnerExtension">
    <vt:lpwstr/>
  </property>
  <property fmtid="{D5CDD505-2E9C-101B-9397-08002B2CF9AE}" pid="369" name="FSC#COOELAK@1.1001:OwnerFaxExtension">
    <vt:lpwstr/>
  </property>
  <property fmtid="{D5CDD505-2E9C-101B-9397-08002B2CF9AE}" pid="370" name="FSC#COOELAK@1.1001:DispatchedBy">
    <vt:lpwstr/>
  </property>
  <property fmtid="{D5CDD505-2E9C-101B-9397-08002B2CF9AE}" pid="371" name="FSC#COOELAK@1.1001:DispatchedAt">
    <vt:lpwstr/>
  </property>
  <property fmtid="{D5CDD505-2E9C-101B-9397-08002B2CF9AE}" pid="372" name="FSC#COOELAK@1.1001:ApprovedBy">
    <vt:lpwstr/>
  </property>
  <property fmtid="{D5CDD505-2E9C-101B-9397-08002B2CF9AE}" pid="373" name="FSC#COOELAK@1.1001:ApprovedAt">
    <vt:lpwstr/>
  </property>
  <property fmtid="{D5CDD505-2E9C-101B-9397-08002B2CF9AE}" pid="374" name="FSC#COOELAK@1.1001:Department">
    <vt:lpwstr>A3520 (Odbor pedagogických a odborných zamestnancov)</vt:lpwstr>
  </property>
  <property fmtid="{D5CDD505-2E9C-101B-9397-08002B2CF9AE}" pid="375" name="FSC#COOELAK@1.1001:CreatedAt">
    <vt:lpwstr>18.08.2026</vt:lpwstr>
  </property>
  <property fmtid="{D5CDD505-2E9C-101B-9397-08002B2CF9AE}" pid="376" name="FSC#COOELAK@1.1001:OU">
    <vt:lpwstr>A3520 (Odbor pedagogických a odborných zamestnancov)</vt:lpwstr>
  </property>
  <property fmtid="{D5CDD505-2E9C-101B-9397-08002B2CF9AE}" pid="377" name="FSC#COOELAK@1.1001:Priority">
    <vt:lpwstr> ()</vt:lpwstr>
  </property>
  <property fmtid="{D5CDD505-2E9C-101B-9397-08002B2CF9AE}" pid="378" name="FSC#COOELAK@1.1001:ObjBarCode">
    <vt:lpwstr>*COO.2263.100.2.4539596*</vt:lpwstr>
  </property>
  <property fmtid="{D5CDD505-2E9C-101B-9397-08002B2CF9AE}" pid="379" name="FSC#COOELAK@1.1001:RefBarCode">
    <vt:lpwstr>*COO.2263.100.3.4539354*</vt:lpwstr>
  </property>
  <property fmtid="{D5CDD505-2E9C-101B-9397-08002B2CF9AE}" pid="380" name="FSC#COOELAK@1.1001:FileRefBarCode">
    <vt:lpwstr>*16592-2026*</vt:lpwstr>
  </property>
  <property fmtid="{D5CDD505-2E9C-101B-9397-08002B2CF9AE}" pid="381" name="FSC#COOELAK@1.1001:ExternalRef">
    <vt:lpwstr/>
  </property>
  <property fmtid="{D5CDD505-2E9C-101B-9397-08002B2CF9AE}" pid="382" name="FSC#COOELAK@1.1001:IncomingNumber">
    <vt:lpwstr/>
  </property>
  <property fmtid="{D5CDD505-2E9C-101B-9397-08002B2CF9AE}" pid="383" name="FSC#COOELAK@1.1001:IncomingSubject">
    <vt:lpwstr/>
  </property>
  <property fmtid="{D5CDD505-2E9C-101B-9397-08002B2CF9AE}" pid="384" name="FSC#COOELAK@1.1001:ProcessResponsible">
    <vt:lpwstr/>
  </property>
  <property fmtid="{D5CDD505-2E9C-101B-9397-08002B2CF9AE}" pid="385" name="FSC#COOELAK@1.1001:ProcessResponsiblePhone">
    <vt:lpwstr/>
  </property>
  <property fmtid="{D5CDD505-2E9C-101B-9397-08002B2CF9AE}" pid="386" name="FSC#COOELAK@1.1001:ProcessResponsibleMail">
    <vt:lpwstr/>
  </property>
  <property fmtid="{D5CDD505-2E9C-101B-9397-08002B2CF9AE}" pid="387" name="FSC#COOELAK@1.1001:ProcessResponsibleFax">
    <vt:lpwstr/>
  </property>
  <property fmtid="{D5CDD505-2E9C-101B-9397-08002B2CF9AE}" pid="388" name="FSC#COOELAK@1.1001:ApproverFirstName">
    <vt:lpwstr/>
  </property>
  <property fmtid="{D5CDD505-2E9C-101B-9397-08002B2CF9AE}" pid="389" name="FSC#COOELAK@1.1001:ApproverSurName">
    <vt:lpwstr/>
  </property>
  <property fmtid="{D5CDD505-2E9C-101B-9397-08002B2CF9AE}" pid="390" name="FSC#COOELAK@1.1001:ApproverTitle">
    <vt:lpwstr/>
  </property>
  <property fmtid="{D5CDD505-2E9C-101B-9397-08002B2CF9AE}" pid="391" name="FSC#COOELAK@1.1001:ExternalDate">
    <vt:lpwstr/>
  </property>
  <property fmtid="{D5CDD505-2E9C-101B-9397-08002B2CF9AE}" pid="392" name="FSC#COOELAK@1.1001:SettlementApprovedAt">
    <vt:lpwstr/>
  </property>
  <property fmtid="{D5CDD505-2E9C-101B-9397-08002B2CF9AE}" pid="393" name="FSC#COOELAK@1.1001:BaseNumber">
    <vt:lpwstr>VMI 01</vt:lpwstr>
  </property>
  <property fmtid="{D5CDD505-2E9C-101B-9397-08002B2CF9AE}" pid="394" name="FSC#COOELAK@1.1001:CurrentUserRolePos">
    <vt:lpwstr>vedúci</vt:lpwstr>
  </property>
  <property fmtid="{D5CDD505-2E9C-101B-9397-08002B2CF9AE}" pid="395" name="FSC#COOELAK@1.1001:CurrentUserEmail">
    <vt:lpwstr>maria.hlavata@minedu.sk</vt:lpwstr>
  </property>
  <property fmtid="{D5CDD505-2E9C-101B-9397-08002B2CF9AE}" pid="396" name="FSC#ELAKGOV@1.1001:PersonalSubjGender">
    <vt:lpwstr/>
  </property>
  <property fmtid="{D5CDD505-2E9C-101B-9397-08002B2CF9AE}" pid="397" name="FSC#ELAKGOV@1.1001:PersonalSubjFirstName">
    <vt:lpwstr/>
  </property>
  <property fmtid="{D5CDD505-2E9C-101B-9397-08002B2CF9AE}" pid="398" name="FSC#ELAKGOV@1.1001:PersonalSubjSurName">
    <vt:lpwstr/>
  </property>
  <property fmtid="{D5CDD505-2E9C-101B-9397-08002B2CF9AE}" pid="399" name="FSC#ELAKGOV@1.1001:PersonalSubjSalutation">
    <vt:lpwstr/>
  </property>
  <property fmtid="{D5CDD505-2E9C-101B-9397-08002B2CF9AE}" pid="400" name="FSC#ELAKGOV@1.1001:PersonalSubjAddress">
    <vt:lpwstr/>
  </property>
  <property fmtid="{D5CDD505-2E9C-101B-9397-08002B2CF9AE}" pid="401" name="FSC#ATSTATECFG@1.1001:Office">
    <vt:lpwstr/>
  </property>
  <property fmtid="{D5CDD505-2E9C-101B-9397-08002B2CF9AE}" pid="402" name="FSC#ATSTATECFG@1.1001:Agent">
    <vt:lpwstr>Mgr. Barbora Klenovičová Čamborová</vt:lpwstr>
  </property>
  <property fmtid="{D5CDD505-2E9C-101B-9397-08002B2CF9AE}" pid="403" name="FSC#ATSTATECFG@1.1001:AgentPhone">
    <vt:lpwstr/>
  </property>
  <property fmtid="{D5CDD505-2E9C-101B-9397-08002B2CF9AE}" pid="404" name="FSC#ATSTATECFG@1.1001:DepartmentFax">
    <vt:lpwstr/>
  </property>
  <property fmtid="{D5CDD505-2E9C-101B-9397-08002B2CF9AE}" pid="405" name="FSC#ATSTATECFG@1.1001:DepartmentEmail">
    <vt:lpwstr/>
  </property>
  <property fmtid="{D5CDD505-2E9C-101B-9397-08002B2CF9AE}" pid="406" name="FSC#ATSTATECFG@1.1001:SubfileDate">
    <vt:lpwstr>18.08.2026</vt:lpwstr>
  </property>
  <property fmtid="{D5CDD505-2E9C-101B-9397-08002B2CF9AE}" pid="407" name="FSC#ATSTATECFG@1.1001:SubfileSubject">
    <vt:lpwstr>Príkaz ministra č. 43/2026, ktorým sa zriaďuje Komisia na vyhodnotenie žiadostí o poskytnutie dotácií na podporu aktivít v pôsobnosti organizačného útvaru, v ktorého pôsobnosti je podpora regionálneho školstva</vt:lpwstr>
  </property>
  <property fmtid="{D5CDD505-2E9C-101B-9397-08002B2CF9AE}" pid="408" name="FSC#ATSTATECFG@1.1001:DepartmentZipCode">
    <vt:lpwstr/>
  </property>
  <property fmtid="{D5CDD505-2E9C-101B-9397-08002B2CF9AE}" pid="409" name="FSC#ATSTATECFG@1.1001:DepartmentCountry">
    <vt:lpwstr/>
  </property>
  <property fmtid="{D5CDD505-2E9C-101B-9397-08002B2CF9AE}" pid="410" name="FSC#ATSTATECFG@1.1001:DepartmentCity">
    <vt:lpwstr/>
  </property>
  <property fmtid="{D5CDD505-2E9C-101B-9397-08002B2CF9AE}" pid="411" name="FSC#ATSTATECFG@1.1001:DepartmentStreet">
    <vt:lpwstr/>
  </property>
  <property fmtid="{D5CDD505-2E9C-101B-9397-08002B2CF9AE}" pid="412" name="FSC#CCAPRECONFIGG@15.1001:DepartmentON">
    <vt:lpwstr/>
  </property>
  <property fmtid="{D5CDD505-2E9C-101B-9397-08002B2CF9AE}" pid="413" name="FSC#CCAPRECONFIGG@15.1001:DepartmentWebsite">
    <vt:lpwstr/>
  </property>
  <property fmtid="{D5CDD505-2E9C-101B-9397-08002B2CF9AE}" pid="414" name="FSC#ATSTATECFG@1.1001:DepartmentDVR">
    <vt:lpwstr/>
  </property>
  <property fmtid="{D5CDD505-2E9C-101B-9397-08002B2CF9AE}" pid="415" name="FSC#ATSTATECFG@1.1001:DepartmentUID">
    <vt:lpwstr/>
  </property>
  <property fmtid="{D5CDD505-2E9C-101B-9397-08002B2CF9AE}" pid="416" name="FSC#ATSTATECFG@1.1001:SubfileReference">
    <vt:lpwstr>16592-2026-2</vt:lpwstr>
  </property>
  <property fmtid="{D5CDD505-2E9C-101B-9397-08002B2CF9AE}" pid="417" name="FSC#ATSTATECFG@1.1001:Clause">
    <vt:lpwstr/>
  </property>
  <property fmtid="{D5CDD505-2E9C-101B-9397-08002B2CF9AE}" pid="418" name="FSC#ATSTATECFG@1.1001:ApprovedSignature">
    <vt:lpwstr/>
  </property>
  <property fmtid="{D5CDD505-2E9C-101B-9397-08002B2CF9AE}" pid="419" name="FSC#ATSTATECFG@1.1001:BankAccount">
    <vt:lpwstr/>
  </property>
  <property fmtid="{D5CDD505-2E9C-101B-9397-08002B2CF9AE}" pid="420" name="FSC#ATSTATECFG@1.1001:BankAccountOwner">
    <vt:lpwstr/>
  </property>
  <property fmtid="{D5CDD505-2E9C-101B-9397-08002B2CF9AE}" pid="421" name="FSC#ATSTATECFG@1.1001:BankInstitute">
    <vt:lpwstr/>
  </property>
  <property fmtid="{D5CDD505-2E9C-101B-9397-08002B2CF9AE}" pid="422" name="FSC#ATSTATECFG@1.1001:BankAccountID">
    <vt:lpwstr/>
  </property>
  <property fmtid="{D5CDD505-2E9C-101B-9397-08002B2CF9AE}" pid="423" name="FSC#ATSTATECFG@1.1001:BankAccountIBAN">
    <vt:lpwstr/>
  </property>
  <property fmtid="{D5CDD505-2E9C-101B-9397-08002B2CF9AE}" pid="424" name="FSC#ATSTATECFG@1.1001:BankAccountBIC">
    <vt:lpwstr/>
  </property>
  <property fmtid="{D5CDD505-2E9C-101B-9397-08002B2CF9AE}" pid="425" name="FSC#ATSTATECFG@1.1001:BankName">
    <vt:lpwstr/>
  </property>
  <property fmtid="{D5CDD505-2E9C-101B-9397-08002B2CF9AE}" pid="426" name="FSC#COOELAK@1.1001:ObjectAddressees">
    <vt:lpwstr/>
  </property>
  <property fmtid="{D5CDD505-2E9C-101B-9397-08002B2CF9AE}" pid="427" name="FSC#COOELAK@1.1001:replyreference">
    <vt:lpwstr/>
  </property>
  <property fmtid="{D5CDD505-2E9C-101B-9397-08002B2CF9AE}" pid="428" name="FSC#COOELAK@1.1001:OfficeHours">
    <vt:lpwstr/>
  </property>
  <property fmtid="{D5CDD505-2E9C-101B-9397-08002B2CF9AE}" pid="429" name="FSC#COOELAK@1.1001:FileRefOULong">
    <vt:lpwstr>Odbor pedagogických a odborných zamestnancov</vt:lpwstr>
  </property>
  <property fmtid="{D5CDD505-2E9C-101B-9397-08002B2CF9AE}" pid="430" name="FSC#COOSYSTEM@1.1:Container">
    <vt:lpwstr>COO.2263.100.2.4539596</vt:lpwstr>
  </property>
  <property fmtid="{D5CDD505-2E9C-101B-9397-08002B2CF9AE}" pid="431" name="FSC#FSCFOLIO@1.1001:docpropproject">
    <vt:lpwstr/>
  </property>
</Properties>
</file>